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434E" w:rsidRDefault="00EE434E" w:rsidP="00EE434E">
      <w:pPr>
        <w:jc w:val="center"/>
        <w:rPr>
          <w:b/>
        </w:rPr>
      </w:pPr>
      <w:r>
        <w:rPr>
          <w:b/>
        </w:rPr>
        <w:t xml:space="preserve">Konspekt zajęć </w:t>
      </w:r>
    </w:p>
    <w:p w:rsidR="00EE434E" w:rsidRDefault="00EE434E" w:rsidP="00EE434E">
      <w:pPr>
        <w:jc w:val="center"/>
        <w:rPr>
          <w:b/>
        </w:rPr>
      </w:pPr>
      <w:r>
        <w:rPr>
          <w:b/>
        </w:rPr>
        <w:t>I.T. s.4</w:t>
      </w:r>
    </w:p>
    <w:p w:rsidR="00EE434E" w:rsidRDefault="00EE434E" w:rsidP="00EE434E">
      <w:pPr>
        <w:jc w:val="center"/>
        <w:rPr>
          <w:b/>
        </w:rPr>
      </w:pPr>
      <w:r>
        <w:rPr>
          <w:b/>
        </w:rPr>
        <w:t>Data realizacji……………</w:t>
      </w:r>
    </w:p>
    <w:p w:rsidR="00EE434E" w:rsidRDefault="00EE434E" w:rsidP="00EE434E">
      <w:pPr>
        <w:rPr>
          <w:b/>
        </w:rPr>
      </w:pPr>
    </w:p>
    <w:p w:rsidR="00EE434E" w:rsidRDefault="00EE434E" w:rsidP="00EE434E">
      <w:r>
        <w:rPr>
          <w:b/>
        </w:rPr>
        <w:t>Prowadząca:</w:t>
      </w:r>
      <w:r>
        <w:t>……………………………………………………………………………</w:t>
      </w:r>
    </w:p>
    <w:p w:rsidR="00EE434E" w:rsidRDefault="00EE434E" w:rsidP="00EE434E">
      <w:r>
        <w:rPr>
          <w:b/>
        </w:rPr>
        <w:t>Klasa:</w:t>
      </w:r>
      <w:r>
        <w:t xml:space="preserve"> I</w:t>
      </w:r>
    </w:p>
    <w:p w:rsidR="00EE434E" w:rsidRDefault="00EE434E" w:rsidP="00EE434E">
      <w:r>
        <w:rPr>
          <w:b/>
        </w:rPr>
        <w:t>Aktywność:</w:t>
      </w:r>
      <w:r>
        <w:t xml:space="preserve"> Edukacja matematyczna</w:t>
      </w:r>
    </w:p>
    <w:p w:rsidR="001944F2" w:rsidRPr="00AC500C" w:rsidRDefault="001944F2" w:rsidP="001944F2">
      <w:r w:rsidRPr="00AC500C">
        <w:rPr>
          <w:b/>
        </w:rPr>
        <w:t>Temat:</w:t>
      </w:r>
      <w:r w:rsidRPr="00AC500C">
        <w:t xml:space="preserve"> </w:t>
      </w:r>
      <w:r w:rsidRPr="00CA5767">
        <w:rPr>
          <w:rStyle w:val="Nagwek1Znak"/>
        </w:rPr>
        <w:t>Układanie i przekształcanie rytmów</w:t>
      </w:r>
      <w:r>
        <w:rPr>
          <w:rStyle w:val="Nagwek1Znak"/>
        </w:rPr>
        <w:t>.</w:t>
      </w:r>
    </w:p>
    <w:p w:rsidR="001944F2" w:rsidRDefault="001944F2" w:rsidP="001944F2">
      <w:pPr>
        <w:rPr>
          <w:b/>
        </w:rPr>
      </w:pPr>
    </w:p>
    <w:p w:rsidR="001944F2" w:rsidRPr="00AC500C" w:rsidRDefault="001944F2" w:rsidP="001944F2">
      <w:pPr>
        <w:rPr>
          <w:b/>
        </w:rPr>
      </w:pPr>
      <w:r w:rsidRPr="00AC500C">
        <w:rPr>
          <w:b/>
        </w:rPr>
        <w:t xml:space="preserve">Cele: </w:t>
      </w:r>
    </w:p>
    <w:p w:rsidR="001944F2" w:rsidRPr="00CA5767" w:rsidRDefault="001944F2" w:rsidP="001944F2">
      <w:pPr>
        <w:numPr>
          <w:ilvl w:val="0"/>
          <w:numId w:val="1"/>
        </w:numPr>
      </w:pPr>
      <w:r w:rsidRPr="00AC500C">
        <w:t xml:space="preserve">Cel ogólny: </w:t>
      </w:r>
      <w:r w:rsidRPr="00CA5767">
        <w:t>Skupianie uwagi na rytmach, wychwytywanie powtarzających się sekwencji i kontynuowanie ich; Wdrażanie do przekładania rytmu z jednej sekwencji na drugą;</w:t>
      </w:r>
    </w:p>
    <w:p w:rsidR="001944F2" w:rsidRPr="00CA5767" w:rsidRDefault="001944F2" w:rsidP="001944F2">
      <w:pPr>
        <w:numPr>
          <w:ilvl w:val="0"/>
          <w:numId w:val="1"/>
        </w:numPr>
      </w:pPr>
      <w:r w:rsidRPr="00CA5767">
        <w:t>Cele szczegółowe: Uczeń:</w:t>
      </w:r>
    </w:p>
    <w:p w:rsidR="001944F2" w:rsidRDefault="001944F2" w:rsidP="001944F2">
      <w:pPr>
        <w:numPr>
          <w:ilvl w:val="0"/>
          <w:numId w:val="6"/>
        </w:numPr>
      </w:pPr>
      <w:r>
        <w:t>Skupia uwagę na rytmach;</w:t>
      </w:r>
    </w:p>
    <w:p w:rsidR="001944F2" w:rsidRDefault="001944F2" w:rsidP="001944F2">
      <w:pPr>
        <w:numPr>
          <w:ilvl w:val="0"/>
          <w:numId w:val="6"/>
        </w:numPr>
      </w:pPr>
      <w:r>
        <w:t>Potrafi wychwycić i kontynuować powtarzający się rytm;</w:t>
      </w:r>
    </w:p>
    <w:p w:rsidR="001944F2" w:rsidRPr="00CA5767" w:rsidRDefault="001944F2" w:rsidP="001944F2">
      <w:pPr>
        <w:numPr>
          <w:ilvl w:val="0"/>
          <w:numId w:val="6"/>
        </w:numPr>
      </w:pPr>
      <w:r w:rsidRPr="00CA5767">
        <w:t>Potrafi przełożyć rytm z jednej reprezentacji na drugą; np. Ze słuchu na czynność (i odwrotnie);</w:t>
      </w:r>
    </w:p>
    <w:p w:rsidR="001944F2" w:rsidRPr="00CA5767" w:rsidRDefault="001944F2" w:rsidP="001944F2">
      <w:pPr>
        <w:numPr>
          <w:ilvl w:val="0"/>
          <w:numId w:val="6"/>
        </w:numPr>
      </w:pPr>
      <w:r w:rsidRPr="00CA5767">
        <w:t>Rozpoznaje i nazywa figury geometryczne: koło, kwadrat, prostokąt, trójkąt;</w:t>
      </w:r>
    </w:p>
    <w:p w:rsidR="001944F2" w:rsidRPr="00CA5767" w:rsidRDefault="001944F2" w:rsidP="001944F2">
      <w:pPr>
        <w:numPr>
          <w:ilvl w:val="0"/>
          <w:numId w:val="6"/>
        </w:numPr>
      </w:pPr>
      <w:r w:rsidRPr="00CA5767">
        <w:t>Potrafi kodować regularność rytmiczną - potrafi ułożyć szlaczek z figur geometrycznych.</w:t>
      </w:r>
    </w:p>
    <w:p w:rsidR="001944F2" w:rsidRPr="00AC500C" w:rsidRDefault="001944F2" w:rsidP="001944F2">
      <w:pPr>
        <w:rPr>
          <w:b/>
        </w:rPr>
      </w:pPr>
    </w:p>
    <w:p w:rsidR="001944F2" w:rsidRDefault="001944F2" w:rsidP="001944F2">
      <w:pPr>
        <w:rPr>
          <w:b/>
        </w:rPr>
      </w:pPr>
      <w:r w:rsidRPr="00AC500C">
        <w:rPr>
          <w:b/>
        </w:rPr>
        <w:t>Metoda:</w:t>
      </w:r>
    </w:p>
    <w:p w:rsidR="001944F2" w:rsidRPr="00CA5767" w:rsidRDefault="001944F2" w:rsidP="001944F2">
      <w:pPr>
        <w:numPr>
          <w:ilvl w:val="0"/>
          <w:numId w:val="7"/>
        </w:numPr>
        <w:rPr>
          <w:b/>
        </w:rPr>
      </w:pPr>
      <w:r>
        <w:t>Podająca: rozmowa, objaśnienia, polecenia.</w:t>
      </w:r>
    </w:p>
    <w:p w:rsidR="001944F2" w:rsidRPr="00CA5767" w:rsidRDefault="001944F2" w:rsidP="001944F2">
      <w:pPr>
        <w:numPr>
          <w:ilvl w:val="0"/>
          <w:numId w:val="7"/>
        </w:numPr>
        <w:rPr>
          <w:b/>
        </w:rPr>
      </w:pPr>
      <w:r>
        <w:t>Praktyczna – aktywizująca:</w:t>
      </w:r>
    </w:p>
    <w:p w:rsidR="001944F2" w:rsidRPr="00CA5767" w:rsidRDefault="001944F2" w:rsidP="001944F2">
      <w:pPr>
        <w:numPr>
          <w:ilvl w:val="0"/>
          <w:numId w:val="1"/>
        </w:numPr>
        <w:rPr>
          <w:b/>
        </w:rPr>
      </w:pPr>
      <w:r>
        <w:t>Kierowanie własną aktywnością;</w:t>
      </w:r>
    </w:p>
    <w:p w:rsidR="001944F2" w:rsidRPr="00CA5767" w:rsidRDefault="001944F2" w:rsidP="001944F2">
      <w:pPr>
        <w:numPr>
          <w:ilvl w:val="0"/>
          <w:numId w:val="1"/>
        </w:numPr>
        <w:rPr>
          <w:b/>
        </w:rPr>
      </w:pPr>
      <w:r>
        <w:t>Poszukująca – wskazywanie przez uczniów występowania rytmów w ich życiu;</w:t>
      </w:r>
    </w:p>
    <w:p w:rsidR="001944F2" w:rsidRPr="00CA5767" w:rsidRDefault="001944F2" w:rsidP="001944F2">
      <w:pPr>
        <w:numPr>
          <w:ilvl w:val="0"/>
          <w:numId w:val="1"/>
        </w:numPr>
        <w:rPr>
          <w:b/>
        </w:rPr>
      </w:pPr>
      <w:r>
        <w:t>Ćwiczenia praktyczne;</w:t>
      </w:r>
    </w:p>
    <w:p w:rsidR="001944F2" w:rsidRDefault="001944F2" w:rsidP="001944F2">
      <w:pPr>
        <w:pStyle w:val="Nagwek1"/>
        <w:numPr>
          <w:ilvl w:val="0"/>
          <w:numId w:val="1"/>
        </w:numPr>
        <w:rPr>
          <w:shd w:val="clear" w:color="auto" w:fill="F5F5F5"/>
        </w:rPr>
      </w:pPr>
      <w:r>
        <w:rPr>
          <w:shd w:val="clear" w:color="auto" w:fill="F5F5F5"/>
        </w:rPr>
        <w:t>Metoda prof. E. Gruszczyk – Kolczyńskiej;</w:t>
      </w:r>
    </w:p>
    <w:p w:rsidR="001944F2" w:rsidRDefault="001944F2" w:rsidP="001944F2">
      <w:pPr>
        <w:numPr>
          <w:ilvl w:val="0"/>
          <w:numId w:val="1"/>
        </w:numPr>
      </w:pPr>
      <w:r>
        <w:t>Elementy pedagogiki zabawy.</w:t>
      </w:r>
    </w:p>
    <w:p w:rsidR="001944F2" w:rsidRPr="00CA5767" w:rsidRDefault="001944F2" w:rsidP="001944F2">
      <w:pPr>
        <w:ind w:left="502"/>
      </w:pPr>
    </w:p>
    <w:p w:rsidR="001944F2" w:rsidRPr="00AC500C" w:rsidRDefault="001944F2" w:rsidP="001944F2">
      <w:r w:rsidRPr="00AC500C">
        <w:rPr>
          <w:b/>
        </w:rPr>
        <w:t xml:space="preserve">Forma: </w:t>
      </w:r>
    </w:p>
    <w:p w:rsidR="001944F2" w:rsidRDefault="001944F2" w:rsidP="001944F2">
      <w:r>
        <w:t>Indywidualna, zespołowa.</w:t>
      </w:r>
    </w:p>
    <w:p w:rsidR="001944F2" w:rsidRPr="00AC500C" w:rsidRDefault="001944F2" w:rsidP="001944F2"/>
    <w:p w:rsidR="001944F2" w:rsidRPr="00AC500C" w:rsidRDefault="001944F2" w:rsidP="001944F2">
      <w:pPr>
        <w:rPr>
          <w:b/>
        </w:rPr>
      </w:pPr>
      <w:r w:rsidRPr="00AC500C">
        <w:rPr>
          <w:b/>
        </w:rPr>
        <w:t xml:space="preserve">Sposoby różnicowania metod i form pracy: </w:t>
      </w:r>
    </w:p>
    <w:p w:rsidR="001944F2" w:rsidRPr="00AC500C" w:rsidRDefault="001944F2" w:rsidP="001944F2">
      <w:pPr>
        <w:ind w:left="360"/>
        <w:rPr>
          <w:b/>
        </w:rPr>
      </w:pPr>
    </w:p>
    <w:p w:rsidR="001944F2" w:rsidRPr="00CA5767" w:rsidRDefault="001944F2" w:rsidP="001944F2">
      <w:pPr>
        <w:rPr>
          <w:rStyle w:val="Nagwek1Znak"/>
        </w:rPr>
      </w:pPr>
      <w:r w:rsidRPr="00AC500C">
        <w:rPr>
          <w:b/>
          <w:color w:val="000000"/>
        </w:rPr>
        <w:t xml:space="preserve">Środki dydaktyczne: </w:t>
      </w:r>
      <w:r w:rsidRPr="00CA5767">
        <w:rPr>
          <w:rStyle w:val="Nagwek1Znak"/>
        </w:rPr>
        <w:t xml:space="preserve">Kolorowe figury geometryczne (koła, kwadraty, prostokąty, trójkąty) dla każdego dziecka, kartki z narysowanym układem rytmicznym, </w:t>
      </w:r>
      <w:r>
        <w:rPr>
          <w:rStyle w:val="Nagwek1Znak"/>
        </w:rPr>
        <w:t xml:space="preserve">magnetofon, płyta CD, wiersz J. Brzechwa „Tydzień”, ilustracje do wiersza, ilustracja korale babci. </w:t>
      </w:r>
    </w:p>
    <w:p w:rsidR="001944F2" w:rsidRDefault="001944F2" w:rsidP="001944F2">
      <w:pPr>
        <w:rPr>
          <w:b/>
          <w:color w:val="000000"/>
        </w:rPr>
      </w:pPr>
    </w:p>
    <w:p w:rsidR="001944F2" w:rsidRPr="00AC500C" w:rsidRDefault="001944F2" w:rsidP="001944F2">
      <w:pPr>
        <w:rPr>
          <w:color w:val="000000"/>
        </w:rPr>
      </w:pPr>
      <w:r w:rsidRPr="00AC500C">
        <w:rPr>
          <w:b/>
          <w:color w:val="000000"/>
        </w:rPr>
        <w:t xml:space="preserve">Praca domowa: </w:t>
      </w:r>
      <w:r>
        <w:t>Przygotowanie rytmu swojego dnia i przedstawienie go za pomocą wybranych przez siebie symboli.</w:t>
      </w:r>
    </w:p>
    <w:p w:rsidR="001944F2" w:rsidRPr="00AC500C" w:rsidRDefault="001944F2" w:rsidP="001944F2">
      <w:pPr>
        <w:ind w:left="360"/>
      </w:pPr>
    </w:p>
    <w:p w:rsidR="001944F2" w:rsidRPr="00AC500C" w:rsidRDefault="001944F2" w:rsidP="001944F2">
      <w:pPr>
        <w:rPr>
          <w:b/>
          <w:color w:val="000000"/>
        </w:rPr>
      </w:pPr>
      <w:r w:rsidRPr="00AC500C">
        <w:rPr>
          <w:b/>
          <w:color w:val="000000"/>
        </w:rPr>
        <w:t>Przebieg:</w:t>
      </w:r>
    </w:p>
    <w:p w:rsidR="001944F2" w:rsidRDefault="001944F2" w:rsidP="001944F2">
      <w:pPr>
        <w:rPr>
          <w:b/>
        </w:rPr>
      </w:pPr>
    </w:p>
    <w:p w:rsidR="001944F2" w:rsidRPr="00CA5767" w:rsidRDefault="001944F2" w:rsidP="001944F2">
      <w:pPr>
        <w:numPr>
          <w:ilvl w:val="0"/>
          <w:numId w:val="8"/>
        </w:numPr>
        <w:rPr>
          <w:b/>
        </w:rPr>
      </w:pPr>
      <w:r>
        <w:t xml:space="preserve">Zabawa ruchowa </w:t>
      </w:r>
    </w:p>
    <w:p w:rsidR="001944F2" w:rsidRPr="00CA5767" w:rsidRDefault="001944F2" w:rsidP="001944F2"/>
    <w:p w:rsidR="001944F2" w:rsidRPr="00CA5767" w:rsidRDefault="001944F2" w:rsidP="001944F2">
      <w:r w:rsidRPr="00CA5767">
        <w:t>Marsz po kole zgodnie z podanym rytmem przez nauczyciela: 2 kroki do przodu, 3 podskoki, 2 klaśnięcia. 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 w:rsidRPr="00CA5767">
        <w:lastRenderedPageBreak/>
        <w:t>Powitanie w kręgu – machamy prawą ręką, ręka lewa wita prawe kolano, ręka prawa wita prawe ucho itd.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Wprowadzenie do tematu.</w:t>
      </w:r>
    </w:p>
    <w:p w:rsidR="001944F2" w:rsidRDefault="001944F2" w:rsidP="001944F2">
      <w:pPr>
        <w:pStyle w:val="Akapitzlist"/>
      </w:pPr>
    </w:p>
    <w:p w:rsidR="001944F2" w:rsidRPr="00CA5767" w:rsidRDefault="001944F2" w:rsidP="001944F2">
      <w:pPr>
        <w:pStyle w:val="Nagwek1"/>
      </w:pPr>
      <w:r w:rsidRPr="00CA5767">
        <w:t>Zapoznanie uczniów z pojęciem rytmu w matematyce i uświadomienie im, że od początku życia rytmy im towarzyszą; przedstawienie rytmu jako regularność, powtarzalność.</w:t>
      </w:r>
    </w:p>
    <w:p w:rsidR="001944F2" w:rsidRDefault="001944F2" w:rsidP="001944F2">
      <w:pPr>
        <w:pStyle w:val="Nagwek1"/>
      </w:pPr>
    </w:p>
    <w:p w:rsidR="001944F2" w:rsidRPr="00CA5767" w:rsidRDefault="001944F2" w:rsidP="001944F2">
      <w:pPr>
        <w:pStyle w:val="Nagwek1"/>
      </w:pPr>
      <w:r w:rsidRPr="00CA5767">
        <w:t>Pytania do pogadanki:</w:t>
      </w:r>
    </w:p>
    <w:p w:rsidR="001944F2" w:rsidRDefault="001944F2" w:rsidP="001944F2">
      <w:pPr>
        <w:pStyle w:val="Nagwek1"/>
        <w:numPr>
          <w:ilvl w:val="0"/>
          <w:numId w:val="9"/>
        </w:numPr>
      </w:pPr>
      <w:r w:rsidRPr="00CA5767">
        <w:t>Gdzie można spotkać rytm?</w:t>
      </w:r>
    </w:p>
    <w:p w:rsidR="001944F2" w:rsidRPr="00CA5767" w:rsidRDefault="001944F2" w:rsidP="001944F2">
      <w:pPr>
        <w:pStyle w:val="Nagwek1"/>
        <w:numPr>
          <w:ilvl w:val="0"/>
          <w:numId w:val="9"/>
        </w:numPr>
      </w:pPr>
      <w:r w:rsidRPr="00CA5767">
        <w:t>Jak sądzicie, gdzie w matematyce natkniemy się na rytmy?</w:t>
      </w:r>
    </w:p>
    <w:p w:rsidR="001944F2" w:rsidRPr="00CA5767" w:rsidRDefault="001944F2" w:rsidP="001944F2">
      <w:pPr>
        <w:pStyle w:val="Nagwek1"/>
        <w:numPr>
          <w:ilvl w:val="0"/>
          <w:numId w:val="9"/>
        </w:numPr>
      </w:pPr>
      <w:r w:rsidRPr="00CA5767">
        <w:t>Czy dostrzegacie rytmy w swoim życiu?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Odtwarzanie usłyszanego rytmu.</w:t>
      </w:r>
    </w:p>
    <w:p w:rsidR="001944F2" w:rsidRDefault="001944F2" w:rsidP="001944F2"/>
    <w:p w:rsidR="001944F2" w:rsidRDefault="001944F2" w:rsidP="001944F2">
      <w:r>
        <w:t>Nauczyciel wyklaskuje rytm, który dzieci powtarzają.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 xml:space="preserve">Ćwiczenia rytmiczne wykonywane ciałem. Zabawa „Tańczymy </w:t>
      </w:r>
      <w:proofErr w:type="spellStart"/>
      <w:r>
        <w:t>labado</w:t>
      </w:r>
      <w:proofErr w:type="spellEnd"/>
      <w:r>
        <w:t>”</w:t>
      </w:r>
    </w:p>
    <w:p w:rsidR="001944F2" w:rsidRDefault="001944F2" w:rsidP="001944F2"/>
    <w:p w:rsidR="001944F2" w:rsidRPr="00266261" w:rsidRDefault="001944F2" w:rsidP="001944F2">
      <w:pPr>
        <w:pStyle w:val="Nagwek1"/>
        <w:rPr>
          <w:i/>
          <w:shd w:val="clear" w:color="auto" w:fill="FFFFFF"/>
        </w:rPr>
      </w:pPr>
      <w:r w:rsidRPr="00266261">
        <w:rPr>
          <w:i/>
          <w:shd w:val="clear" w:color="auto" w:fill="FFFFFF"/>
        </w:rPr>
        <w:t xml:space="preserve">Tańczymy </w:t>
      </w:r>
      <w:proofErr w:type="spellStart"/>
      <w:r w:rsidRPr="00266261">
        <w:rPr>
          <w:i/>
          <w:shd w:val="clear" w:color="auto" w:fill="FFFFFF"/>
        </w:rPr>
        <w:t>labada</w:t>
      </w:r>
      <w:proofErr w:type="spellEnd"/>
      <w:r w:rsidRPr="00266261">
        <w:rPr>
          <w:i/>
          <w:shd w:val="clear" w:color="auto" w:fill="FFFFFF"/>
        </w:rPr>
        <w:t xml:space="preserve"> </w:t>
      </w:r>
      <w:proofErr w:type="spellStart"/>
      <w:r w:rsidRPr="00266261">
        <w:rPr>
          <w:i/>
          <w:shd w:val="clear" w:color="auto" w:fill="FFFFFF"/>
        </w:rPr>
        <w:t>labada</w:t>
      </w:r>
      <w:proofErr w:type="spellEnd"/>
      <w:r w:rsidRPr="00266261">
        <w:rPr>
          <w:i/>
          <w:shd w:val="clear" w:color="auto" w:fill="FFFFFF"/>
        </w:rPr>
        <w:t xml:space="preserve">, </w:t>
      </w:r>
      <w:proofErr w:type="spellStart"/>
      <w:r w:rsidRPr="00266261">
        <w:rPr>
          <w:i/>
          <w:shd w:val="clear" w:color="auto" w:fill="FFFFFF"/>
        </w:rPr>
        <w:t>labada</w:t>
      </w:r>
      <w:proofErr w:type="spellEnd"/>
      <w:r w:rsidRPr="00266261">
        <w:rPr>
          <w:i/>
          <w:shd w:val="clear" w:color="auto" w:fill="FFFFFF"/>
        </w:rPr>
        <w:t>,</w:t>
      </w:r>
      <w:r w:rsidRPr="00266261">
        <w:rPr>
          <w:i/>
        </w:rPr>
        <w:br/>
      </w:r>
      <w:r w:rsidRPr="00266261">
        <w:rPr>
          <w:i/>
          <w:shd w:val="clear" w:color="auto" w:fill="FFFFFF"/>
        </w:rPr>
        <w:t xml:space="preserve">Tańczymy </w:t>
      </w:r>
      <w:proofErr w:type="spellStart"/>
      <w:r w:rsidRPr="00266261">
        <w:rPr>
          <w:i/>
          <w:shd w:val="clear" w:color="auto" w:fill="FFFFFF"/>
        </w:rPr>
        <w:t>labada</w:t>
      </w:r>
      <w:proofErr w:type="spellEnd"/>
      <w:r w:rsidRPr="00266261">
        <w:rPr>
          <w:i/>
          <w:shd w:val="clear" w:color="auto" w:fill="FFFFFF"/>
        </w:rPr>
        <w:t>, małego walczyka.</w:t>
      </w:r>
      <w:r w:rsidRPr="00266261">
        <w:rPr>
          <w:i/>
        </w:rPr>
        <w:br/>
      </w:r>
      <w:r w:rsidRPr="00266261">
        <w:rPr>
          <w:i/>
          <w:shd w:val="clear" w:color="auto" w:fill="FFFFFF"/>
        </w:rPr>
        <w:t>Tańczą go harcerze, harcerze, harcerze,</w:t>
      </w:r>
      <w:r w:rsidRPr="00266261">
        <w:rPr>
          <w:i/>
        </w:rPr>
        <w:br/>
      </w:r>
      <w:r w:rsidRPr="00266261">
        <w:rPr>
          <w:i/>
          <w:shd w:val="clear" w:color="auto" w:fill="FFFFFF"/>
        </w:rPr>
        <w:t>Tańczą go harcerze i małe zuchy też.</w:t>
      </w:r>
      <w:r w:rsidRPr="00266261">
        <w:rPr>
          <w:i/>
        </w:rPr>
        <w:br/>
      </w:r>
    </w:p>
    <w:p w:rsidR="001944F2" w:rsidRDefault="001944F2" w:rsidP="001944F2">
      <w:pPr>
        <w:pStyle w:val="Nagwek1"/>
        <w:rPr>
          <w:shd w:val="clear" w:color="auto" w:fill="FFFFFF"/>
        </w:rPr>
      </w:pPr>
      <w:r>
        <w:rPr>
          <w:shd w:val="clear" w:color="auto" w:fill="FFFFFF"/>
        </w:rPr>
        <w:t xml:space="preserve">Poruszamy się po obwodzie koła, krokiem dostawnym </w:t>
      </w:r>
      <w:r>
        <w:rPr>
          <w:b/>
          <w:shd w:val="clear" w:color="auto" w:fill="FFFFFF"/>
        </w:rPr>
        <w:t>2 kroki w prawo, 1 w lewo</w:t>
      </w:r>
      <w:r>
        <w:rPr>
          <w:shd w:val="clear" w:color="auto" w:fill="FFFFFF"/>
        </w:rPr>
        <w:t>, trzymając się za ręce. Mówimy tekst:</w:t>
      </w:r>
      <w:r>
        <w:br/>
      </w:r>
      <w:r>
        <w:rPr>
          <w:shd w:val="clear" w:color="auto" w:fill="FFFFFF"/>
        </w:rPr>
        <w:t>Rączki były? (pokazujemy)</w:t>
      </w:r>
      <w:r>
        <w:br/>
      </w:r>
      <w:r>
        <w:rPr>
          <w:shd w:val="clear" w:color="auto" w:fill="FFFFFF"/>
        </w:rPr>
        <w:t>Były! (pokazujemy)</w:t>
      </w:r>
      <w:r>
        <w:rPr>
          <w:rStyle w:val="apple-converted-space"/>
          <w:rFonts w:ascii="Tahoma" w:hAnsi="Tahoma" w:cs="Tahoma"/>
          <w:color w:val="43545F"/>
          <w:sz w:val="17"/>
          <w:szCs w:val="17"/>
          <w:shd w:val="clear" w:color="auto" w:fill="FFFFFF"/>
        </w:rPr>
        <w:t> </w:t>
      </w:r>
      <w:r>
        <w:br/>
      </w:r>
      <w:r>
        <w:rPr>
          <w:shd w:val="clear" w:color="auto" w:fill="FFFFFF"/>
        </w:rPr>
        <w:t>Ramiona były? (pokazujemy)</w:t>
      </w:r>
      <w:r>
        <w:rPr>
          <w:rStyle w:val="apple-converted-space"/>
          <w:rFonts w:ascii="Tahoma" w:hAnsi="Tahoma" w:cs="Tahoma"/>
          <w:color w:val="43545F"/>
          <w:sz w:val="17"/>
          <w:szCs w:val="17"/>
          <w:shd w:val="clear" w:color="auto" w:fill="FFFFFF"/>
        </w:rPr>
        <w:t> </w:t>
      </w:r>
      <w:r>
        <w:br/>
      </w:r>
      <w:r>
        <w:rPr>
          <w:shd w:val="clear" w:color="auto" w:fill="FFFFFF"/>
        </w:rPr>
        <w:t>Nie! (</w:t>
      </w:r>
      <w:proofErr w:type="spellStart"/>
      <w:r>
        <w:rPr>
          <w:shd w:val="clear" w:color="auto" w:fill="FFFFFF"/>
        </w:rPr>
        <w:t>itd</w:t>
      </w:r>
      <w:proofErr w:type="spellEnd"/>
      <w:r>
        <w:rPr>
          <w:shd w:val="clear" w:color="auto" w:fill="FFFFFF"/>
        </w:rPr>
        <w:t>)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Rytm z kolorów.</w:t>
      </w:r>
    </w:p>
    <w:p w:rsidR="001944F2" w:rsidRDefault="001944F2" w:rsidP="001944F2"/>
    <w:p w:rsidR="001944F2" w:rsidRDefault="001944F2" w:rsidP="001944F2">
      <w:r>
        <w:t>Dzieci otrzymują do uzupełnienia kartę pracy.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Zabawa ruchowa „Figury stop”.</w:t>
      </w:r>
    </w:p>
    <w:p w:rsidR="001944F2" w:rsidRDefault="001944F2" w:rsidP="001944F2">
      <w:pPr>
        <w:ind w:left="360"/>
      </w:pPr>
    </w:p>
    <w:p w:rsidR="001944F2" w:rsidRDefault="001944F2" w:rsidP="001944F2">
      <w:pPr>
        <w:numPr>
          <w:ilvl w:val="0"/>
          <w:numId w:val="8"/>
        </w:numPr>
      </w:pPr>
      <w:r>
        <w:t>Rytm z figur geometrycznych.</w:t>
      </w:r>
    </w:p>
    <w:p w:rsidR="001944F2" w:rsidRDefault="001944F2" w:rsidP="001944F2">
      <w:pPr>
        <w:ind w:left="360"/>
      </w:pPr>
    </w:p>
    <w:p w:rsidR="001944F2" w:rsidRPr="00E068A1" w:rsidRDefault="001944F2" w:rsidP="001944F2">
      <w:r w:rsidRPr="00E068A1">
        <w:t>Nauczyciel odsłania tablicę - dzieci obserwują rytm ułożony z figur geometrycznych – 2 żółte koła – 3 czerwone trójkąty – 1 niebieski prostokąt – po zasłonięciu dzieci układają taki sam rytm na białych paskach papieru.</w:t>
      </w:r>
    </w:p>
    <w:p w:rsidR="001944F2" w:rsidRPr="00266261" w:rsidRDefault="001944F2" w:rsidP="001944F2"/>
    <w:p w:rsidR="001944F2" w:rsidRDefault="001944F2" w:rsidP="001944F2">
      <w:pPr>
        <w:numPr>
          <w:ilvl w:val="0"/>
          <w:numId w:val="8"/>
        </w:numPr>
      </w:pPr>
      <w:r>
        <w:t>Odtwarzanie rytmów z figur geometrycznych.</w:t>
      </w:r>
    </w:p>
    <w:p w:rsidR="001944F2" w:rsidRDefault="001944F2" w:rsidP="001944F2"/>
    <w:p w:rsidR="001944F2" w:rsidRDefault="001944F2" w:rsidP="001944F2">
      <w:r>
        <w:t xml:space="preserve">Nauczyciel na tablicy umieszcza rytm z figur geometrycznych. Chętne dzieci uzupełniają go. 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Przekładanie zauważonych prawidłowości.</w:t>
      </w:r>
    </w:p>
    <w:p w:rsidR="001944F2" w:rsidRDefault="001944F2" w:rsidP="001944F2"/>
    <w:p w:rsidR="001944F2" w:rsidRDefault="001944F2" w:rsidP="001944F2">
      <w:r w:rsidRPr="00CD33F3">
        <w:lastRenderedPageBreak/>
        <w:t>Przełożenie wysłuchanego rytmu na figurę geometryczną, np. </w:t>
      </w:r>
      <w:r>
        <w:t>klaśnię</w:t>
      </w:r>
      <w:r w:rsidRPr="00CD33F3">
        <w:t>cie, tupnięcie, podskok – każdemu elementowi uczeń ma nadać symbol i ułożyć rytm</w:t>
      </w:r>
      <w:r>
        <w:t>.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 xml:space="preserve">Przerwa. 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Rytmiczna organizacja czasu.</w:t>
      </w:r>
    </w:p>
    <w:p w:rsidR="001944F2" w:rsidRDefault="001944F2" w:rsidP="001944F2">
      <w:pPr>
        <w:numPr>
          <w:ilvl w:val="0"/>
          <w:numId w:val="10"/>
        </w:numPr>
      </w:pPr>
      <w:r>
        <w:t>Uświadomienie uczniom stałego następstwa dnia i nocy;</w:t>
      </w:r>
    </w:p>
    <w:p w:rsidR="001944F2" w:rsidRDefault="001944F2" w:rsidP="001944F2">
      <w:pPr>
        <w:numPr>
          <w:ilvl w:val="0"/>
          <w:numId w:val="10"/>
        </w:numPr>
      </w:pPr>
      <w:r>
        <w:t>Uświadomienie uczniom stałego następstwa pór roku;</w:t>
      </w:r>
    </w:p>
    <w:p w:rsidR="001944F2" w:rsidRDefault="001944F2" w:rsidP="001944F2">
      <w:pPr>
        <w:numPr>
          <w:ilvl w:val="0"/>
          <w:numId w:val="10"/>
        </w:numPr>
      </w:pPr>
      <w:r>
        <w:t>Uświadomienie uczniom stałego następstwa dni tygodnia</w:t>
      </w:r>
    </w:p>
    <w:p w:rsidR="001944F2" w:rsidRDefault="001944F2" w:rsidP="001944F2"/>
    <w:p w:rsidR="001944F2" w:rsidRDefault="001944F2" w:rsidP="001944F2">
      <w:pPr>
        <w:numPr>
          <w:ilvl w:val="0"/>
          <w:numId w:val="8"/>
        </w:numPr>
      </w:pPr>
      <w:r>
        <w:t>Nauka wiersza Jana Brzechwy „Tydzień dzieci miał siedmioro” przy pomocy ilustracji.</w:t>
      </w:r>
    </w:p>
    <w:p w:rsidR="001944F2" w:rsidRPr="00CD33F3" w:rsidRDefault="001944F2" w:rsidP="001944F2">
      <w:pPr>
        <w:ind w:left="360"/>
      </w:pPr>
    </w:p>
    <w:p w:rsidR="001944F2" w:rsidRDefault="001944F2" w:rsidP="001944F2">
      <w:pPr>
        <w:numPr>
          <w:ilvl w:val="0"/>
          <w:numId w:val="8"/>
        </w:numPr>
      </w:pPr>
      <w:r>
        <w:t>Zadanie domowe</w:t>
      </w:r>
    </w:p>
    <w:p w:rsidR="001944F2" w:rsidRDefault="001944F2" w:rsidP="001944F2">
      <w:r>
        <w:t>Przygotowanie rytmu swojego dnia i przedstawienie go za pomocą wybranych przez siebie symboli, np.</w:t>
      </w:r>
    </w:p>
    <w:p w:rsidR="001944F2" w:rsidRDefault="001944F2" w:rsidP="001944F2"/>
    <w:p w:rsidR="001944F2" w:rsidRDefault="001944F2" w:rsidP="001944F2">
      <w:r>
        <w:t>Kółko – uczeń wstaje,</w:t>
      </w:r>
    </w:p>
    <w:p w:rsidR="001944F2" w:rsidRDefault="001944F2" w:rsidP="001944F2">
      <w:r>
        <w:t>Trójkąt – idzie do szkoły,</w:t>
      </w:r>
    </w:p>
    <w:p w:rsidR="001944F2" w:rsidRDefault="001944F2" w:rsidP="001944F2">
      <w:r>
        <w:t>Kreska – wraca ze szkoły;</w:t>
      </w:r>
    </w:p>
    <w:p w:rsidR="001944F2" w:rsidRDefault="001944F2" w:rsidP="001944F2">
      <w:r>
        <w:t>Kwadrat – idzie spać;</w:t>
      </w:r>
    </w:p>
    <w:p w:rsidR="001944F2" w:rsidRDefault="001944F2" w:rsidP="001944F2">
      <w:r>
        <w:t>Półkole – je posiłek.</w:t>
      </w:r>
    </w:p>
    <w:p w:rsidR="001944F2" w:rsidRPr="00CA5767" w:rsidRDefault="001944F2" w:rsidP="001944F2"/>
    <w:p w:rsidR="001944F2" w:rsidRDefault="001944F2" w:rsidP="001944F2">
      <w:pPr>
        <w:rPr>
          <w:b/>
        </w:rPr>
      </w:pPr>
    </w:p>
    <w:p w:rsidR="001944F2" w:rsidRDefault="001944F2" w:rsidP="001944F2">
      <w:pPr>
        <w:rPr>
          <w:b/>
        </w:rPr>
      </w:pPr>
      <w:r>
        <w:rPr>
          <w:b/>
        </w:rPr>
        <w:t>Załączniki:</w:t>
      </w:r>
    </w:p>
    <w:p w:rsidR="001944F2" w:rsidRDefault="001944F2" w:rsidP="001944F2">
      <w:pPr>
        <w:rPr>
          <w:b/>
        </w:rPr>
      </w:pPr>
    </w:p>
    <w:p w:rsidR="001944F2" w:rsidRPr="00AC500C" w:rsidRDefault="00EE434E" w:rsidP="001944F2">
      <w:pPr>
        <w:rPr>
          <w:b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5238115</wp:posOffset>
                </wp:positionH>
                <wp:positionV relativeFrom="paragraph">
                  <wp:posOffset>1600835</wp:posOffset>
                </wp:positionV>
                <wp:extent cx="1485900" cy="1485900"/>
                <wp:effectExtent l="8890" t="10160" r="10160" b="8890"/>
                <wp:wrapNone/>
                <wp:docPr id="40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5900" cy="1485900"/>
                          <a:chOff x="337" y="337"/>
                          <a:chExt cx="2340" cy="2340"/>
                        </a:xfrm>
                      </wpg:grpSpPr>
                      <wps:wsp>
                        <wps:cNvPr id="41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337" y="337"/>
                            <a:ext cx="2340" cy="2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" y="457"/>
                            <a:ext cx="2160" cy="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" o:spid="_x0000_s1026" style="position:absolute;margin-left:412.45pt;margin-top:126.05pt;width:117pt;height:117pt;z-index:251660288" coordorigin="337,337" coordsize="234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">
                <v:rect id="Rectangle 99" o:spid="_x0000_s1027" style="position:absolute;left:337;top:33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HGMQA&#10;AADbAAAADwAAAGRycy9kb3ducmV2LnhtbESPQWvCQBSE74X+h+UVems2WpE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xxjEAAAA2wAAAA8AAAAAAAAAAAAAAAAAmAIAAGRycy9k&#10;b3ducmV2LnhtbFBLBQYAAAAABAAEAPUAAACJAwAAAAA=&#10;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0" o:spid="_x0000_s1028" type="#_x0000_t75" style="position:absolute;left:427;top:457;width:2160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/YRXvFAAAA2wAAAA8AAABkcnMvZG93bnJldi54bWxEj0FrwkAUhO+C/2F5hV6kbkzFSnQVLRSK&#10;l1LtIcfX7DOJzb4NuxtN/fVuQehxmJlvmOW6N404k/O1ZQWTcQKCuLC65lLB1+HtaQ7CB2SNjWVS&#10;8Ese1qvhYImZthf+pPM+lCJC2GeooAqhzaT0RUUG/di2xNE7WmcwROlKqR1eItw0Mk2SmTRYc1yo&#10;sKXXioqffWcUdLnurvNR7nbPu1P6wVt31C/fSj0+9JsFiEB9+A/f2+9awTSFvy/xB8jVD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2EV7xQAAANsAAAAPAAAAAAAAAAAAAAAA&#10;AJ8CAABkcnMvZG93bnJldi54bWxQSwUGAAAAAAQABAD3AAAAkQMAAAAA&#10;">
                  <v:imagedata r:id="rId9" o:title=""/>
                </v:shape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3752215</wp:posOffset>
                </wp:positionH>
                <wp:positionV relativeFrom="paragraph">
                  <wp:posOffset>1600835</wp:posOffset>
                </wp:positionV>
                <wp:extent cx="1485900" cy="1485900"/>
                <wp:effectExtent l="8890" t="10160" r="10160" b="8890"/>
                <wp:wrapNone/>
                <wp:docPr id="37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5900" cy="1485900"/>
                          <a:chOff x="337" y="337"/>
                          <a:chExt cx="2340" cy="2340"/>
                        </a:xfrm>
                      </wpg:grpSpPr>
                      <wps:wsp>
                        <wps:cNvPr id="38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337" y="337"/>
                            <a:ext cx="2340" cy="2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" y="457"/>
                            <a:ext cx="2160" cy="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026" style="position:absolute;margin-left:295.45pt;margin-top:126.05pt;width:117pt;height:117pt;z-index:251659264" coordorigin="337,337" coordsize="234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">
                <v:rect id="Rectangle 96" o:spid="_x0000_s1027" style="position:absolute;left:337;top:33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wd+L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GBu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B34vwAAANsAAAAPAAAAAAAAAAAAAAAAAJgCAABkcnMvZG93bnJl&#10;di54bWxQSwUGAAAAAAQABAD1AAAAhAMAAAAA&#10;"/>
                <v:shape id="Picture 97" o:spid="_x0000_s1028" type="#_x0000_t75" style="position:absolute;left:427;top:457;width:2160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6pHfGAAAA2wAAAA8AAABkcnMvZG93bnJldi54bWxEj0FrwkAUhO+C/2F5ghfRTRWqxmykLQjF&#10;S9H24PGZfSZps2/D7kbT/vpuoeBxmJlvmGzbm0ZcyfnasoKHWQKCuLC65lLBx/tuugLhA7LGxjIp&#10;+CYP23w4yDDV9sYHuh5DKSKEfYoKqhDaVEpfVGTQz2xLHL2LdQZDlK6U2uEtwk0j50nyKA3WHBcq&#10;bOmlouLr2BkF3Ul3P6vJye0X+8/5Gz+7i16elRqP+qcNiEB9uIf/269awWINf1/iD5D5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Xqkd8YAAADbAAAADwAAAAAAAAAAAAAA&#10;AACfAgAAZHJzL2Rvd25yZXYueG1sUEsFBgAAAAAEAAQA9wAAAJIDAAAAAA==&#10;">
                  <v:imagedata r:id="rId9" o:title=""/>
                </v:shape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2266315</wp:posOffset>
                </wp:positionH>
                <wp:positionV relativeFrom="paragraph">
                  <wp:posOffset>1600835</wp:posOffset>
                </wp:positionV>
                <wp:extent cx="1485900" cy="1485900"/>
                <wp:effectExtent l="8890" t="10160" r="10160" b="8890"/>
                <wp:wrapNone/>
                <wp:docPr id="34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5900" cy="1485900"/>
                          <a:chOff x="337" y="337"/>
                          <a:chExt cx="2340" cy="2340"/>
                        </a:xfrm>
                      </wpg:grpSpPr>
                      <wps:wsp>
                        <wps:cNvPr id="35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337" y="337"/>
                            <a:ext cx="2340" cy="2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" y="457"/>
                            <a:ext cx="2160" cy="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2" o:spid="_x0000_s1026" style="position:absolute;margin-left:178.45pt;margin-top:126.05pt;width:117pt;height:117pt;z-index:251658240" coordorigin="337,337" coordsize="234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">
                <v:rect id="Rectangle 93" o:spid="_x0000_s1027" style="position:absolute;left:337;top:33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2yZs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bbJmwgAAANsAAAAPAAAAAAAAAAAAAAAAAJgCAABkcnMvZG93&#10;bnJldi54bWxQSwUGAAAAAAQABAD1AAAAhwMAAAAA&#10;"/>
                <v:shape id="Picture 94" o:spid="_x0000_s1028" type="#_x0000_t75" style="position:absolute;left:427;top:457;width:2160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lMAXFAAAA2wAAAA8AAABkcnMvZG93bnJldi54bWxEj09rAjEUxO+C3yE8oRep2SpY2RpFC4Xi&#10;RbQ9eHzdvP2jm5clya7bfvpGEDwOM/MbZrnuTS06cr6yrOBlkoAgzqyuuFDw/fXxvADhA7LG2jIp&#10;+CUP69VwsMRU2ysfqDuGQkQI+xQVlCE0qZQ+K8mgn9iGOHq5dQZDlK6Q2uE1wk0tp0kylwYrjgsl&#10;NvReUnY5tkZBe9Lt32J8crvZ7jzd89bl+vVHqadRv3kDEagPj/C9/akVzOZw+xJ/gFz9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45TAFxQAAANsAAAAPAAAAAAAAAAAAAAAA&#10;AJ8CAABkcnMvZG93bnJldi54bWxQSwUGAAAAAAQABAD3AAAAkQMAAAAA&#10;">
                  <v:imagedata r:id="rId9" o:title=""/>
                </v:shape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780415</wp:posOffset>
                </wp:positionH>
                <wp:positionV relativeFrom="paragraph">
                  <wp:posOffset>1600835</wp:posOffset>
                </wp:positionV>
                <wp:extent cx="1485900" cy="1485900"/>
                <wp:effectExtent l="8890" t="10160" r="10160" b="8890"/>
                <wp:wrapNone/>
                <wp:docPr id="31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5900" cy="1485900"/>
                          <a:chOff x="337" y="337"/>
                          <a:chExt cx="2340" cy="2340"/>
                        </a:xfrm>
                      </wpg:grpSpPr>
                      <wps:wsp>
                        <wps:cNvPr id="32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337" y="337"/>
                            <a:ext cx="2340" cy="2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" y="457"/>
                            <a:ext cx="2160" cy="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26" style="position:absolute;margin-left:61.45pt;margin-top:126.05pt;width:117pt;height:117pt;z-index:251657216" coordorigin="337,337" coordsize="234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">
                <v:rect id="Rectangle 90" o:spid="_x0000_s1027" style="position:absolute;left:337;top:33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/>
                <v:shape id="Picture 91" o:spid="_x0000_s1028" type="#_x0000_t75" style="position:absolute;left:427;top:457;width:2160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Sk53FAAAA2wAAAA8AAABkcnMvZG93bnJldi54bWxEj0FrwkAUhO+C/2F5Qi9SNxqokmYjWigU&#10;L0XrweNr9pmkZt+G3Y2m/fVdodDjMDPfMPl6MK24kvONZQXzWQKCuLS64UrB8eP1cQXCB2SNrWVS&#10;8E0e1sV4lGOm7Y33dD2ESkQI+wwV1CF0mZS+rMmgn9mOOHpn6wyGKF0ltcNbhJtWLpLkSRpsOC7U&#10;2NFLTeXl0BsF/Un3P6vpye3S3dfinbfurJefSj1Mhs0ziEBD+A//td+0gjSF+5f4A2Tx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okpOdxQAAANsAAAAPAAAAAAAAAAAAAAAA&#10;AJ8CAABkcnMvZG93bnJldi54bWxQSwUGAAAAAAQABAD3AAAAkQMAAAAA&#10;">
                  <v:imagedata r:id="rId9" o:title=""/>
                </v:shape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-705485</wp:posOffset>
                </wp:positionH>
                <wp:positionV relativeFrom="paragraph">
                  <wp:posOffset>10160</wp:posOffset>
                </wp:positionV>
                <wp:extent cx="7429500" cy="1485900"/>
                <wp:effectExtent l="8890" t="10160" r="10160" b="8890"/>
                <wp:wrapNone/>
                <wp:docPr id="15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429500" cy="1485900"/>
                          <a:chOff x="127" y="247"/>
                          <a:chExt cx="11700" cy="2340"/>
                        </a:xfrm>
                      </wpg:grpSpPr>
                      <wpg:grpSp>
                        <wpg:cNvPr id="16" name="Group 71"/>
                        <wpg:cNvGrpSpPr>
                          <a:grpSpLocks/>
                        </wpg:cNvGrpSpPr>
                        <wpg:grpSpPr bwMode="auto">
                          <a:xfrm>
                            <a:off x="127" y="247"/>
                            <a:ext cx="2340" cy="2340"/>
                            <a:chOff x="157" y="4117"/>
                            <a:chExt cx="2340" cy="2340"/>
                          </a:xfrm>
                        </wpg:grpSpPr>
                        <wps:wsp>
                          <wps:cNvPr id="17" name="Rectangle 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" y="4117"/>
                              <a:ext cx="2340" cy="2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Picture 7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" y="4207"/>
                              <a:ext cx="2000" cy="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19" name="Group 74"/>
                        <wpg:cNvGrpSpPr>
                          <a:grpSpLocks/>
                        </wpg:cNvGrpSpPr>
                        <wpg:grpSpPr bwMode="auto">
                          <a:xfrm>
                            <a:off x="2467" y="247"/>
                            <a:ext cx="2340" cy="2340"/>
                            <a:chOff x="157" y="4117"/>
                            <a:chExt cx="2340" cy="2340"/>
                          </a:xfrm>
                        </wpg:grpSpPr>
                        <wps:wsp>
                          <wps:cNvPr id="20" name="Rectangle 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" y="4117"/>
                              <a:ext cx="2340" cy="2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1" name="Picture 76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" y="4207"/>
                              <a:ext cx="2000" cy="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2" name="Group 77"/>
                        <wpg:cNvGrpSpPr>
                          <a:grpSpLocks/>
                        </wpg:cNvGrpSpPr>
                        <wpg:grpSpPr bwMode="auto">
                          <a:xfrm>
                            <a:off x="4807" y="247"/>
                            <a:ext cx="2340" cy="2340"/>
                            <a:chOff x="157" y="4117"/>
                            <a:chExt cx="2340" cy="2340"/>
                          </a:xfrm>
                        </wpg:grpSpPr>
                        <wps:wsp>
                          <wps:cNvPr id="23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" y="4117"/>
                              <a:ext cx="2340" cy="2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4" name="Picture 7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" y="4207"/>
                              <a:ext cx="2000" cy="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5" name="Group 80"/>
                        <wpg:cNvGrpSpPr>
                          <a:grpSpLocks/>
                        </wpg:cNvGrpSpPr>
                        <wpg:grpSpPr bwMode="auto">
                          <a:xfrm>
                            <a:off x="7147" y="247"/>
                            <a:ext cx="2340" cy="2340"/>
                            <a:chOff x="157" y="4117"/>
                            <a:chExt cx="2340" cy="2340"/>
                          </a:xfrm>
                        </wpg:grpSpPr>
                        <wps:wsp>
                          <wps:cNvPr id="26" name="Rectangle 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" y="4117"/>
                              <a:ext cx="2340" cy="2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7" name="Picture 8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" y="4207"/>
                              <a:ext cx="2000" cy="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g:grpSp>
                        <wpg:cNvPr id="28" name="Group 83"/>
                        <wpg:cNvGrpSpPr>
                          <a:grpSpLocks/>
                        </wpg:cNvGrpSpPr>
                        <wpg:grpSpPr bwMode="auto">
                          <a:xfrm>
                            <a:off x="9487" y="247"/>
                            <a:ext cx="2340" cy="2340"/>
                            <a:chOff x="157" y="4117"/>
                            <a:chExt cx="2340" cy="2340"/>
                          </a:xfrm>
                        </wpg:grpSpPr>
                        <wps:wsp>
                          <wps:cNvPr id="29" name="Rectangl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" y="4117"/>
                              <a:ext cx="2340" cy="234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0" name="Picture 8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7" y="4207"/>
                              <a:ext cx="2000" cy="2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" o:spid="_x0000_s1026" style="position:absolute;margin-left:-55.55pt;margin-top:.8pt;width:585pt;height:117pt;z-index:251655168" coordorigin="127,247" coordsize="1170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">
                <v:group id="Group 71" o:spid="_x0000_s1027" style="position:absolute;left:127;top:247;width:2340;height:2340" coordorigin="157,4117" coordsize="2340,2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rect id="Rectangle 72" o:spid="_x0000_s1028" style="position:absolute;left:157;top:411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      <v:shape id="Picture 73" o:spid="_x0000_s1029" type="#_x0000_t75" style="position:absolute;left:337;top:4207;width:200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n6UjEAAAA2wAAAA8AAABkcnMvZG93bnJldi54bWxEj0FrwkAQhe9C/8MyBW+6qYcqqatIoUWK&#10;SI3SXofsNBuanU2za4z/3jkUvM3w3rz3zXI9+Eb11MU6sIGnaQaKuAy25srA6fg2WYCKCdliE5gM&#10;XCnCevUwWmJuw4UP1BepUhLCMUcDLqU21zqWjjzGaWiJRfsJnccka1dp2+FFwn2jZ1n2rD3WLA0O&#10;W3p1VP4WZ2+gPHjurWv+5rOvz/jx/l3td3ZjzPhx2LyASjSku/n/emsFX2DlFxlAr2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en6UjEAAAA2wAAAA8AAAAAAAAAAAAAAAAA&#10;nwIAAGRycy9kb3ducmV2LnhtbFBLBQYAAAAABAAEAPcAAACQAwAAAAA=&#10;">
                    <v:imagedata r:id="rId11" o:title=""/>
                  </v:shape>
                </v:group>
                <v:group id="Group 74" o:spid="_x0000_s1030" style="position:absolute;left:2467;top:247;width:2340;height:2340" coordorigin="157,4117" coordsize="2340,2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rect id="Rectangle 75" o:spid="_x0000_s1031" style="position:absolute;left:157;top:411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OHI7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rA9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w4cjvwAAANsAAAAPAAAAAAAAAAAAAAAAAJgCAABkcnMvZG93bnJl&#10;di54bWxQSwUGAAAAAAQABAD1AAAAhAMAAAAA&#10;"/>
                  <v:shape id="Picture 76" o:spid="_x0000_s1032" type="#_x0000_t75" style="position:absolute;left:337;top:4207;width:200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jximjDAAAA2wAAAA8AAABkcnMvZG93bnJldi54bWxEj0FrwkAUhO8F/8PyhN6ajTloia4iglKk&#10;SLWi10f2mQ1m38bsNsZ/7xYKPQ4z8w0zW/S2Fh21vnKsYJSkIIgLpysuFRy/12/vIHxA1lg7JgUP&#10;8rCYD15mmGt35z11h1CKCGGfowITQpNL6QtDFn3iGuLoXVxrMUTZllK3eI9wW8ssTcfSYsVxwWBD&#10;K0PF9fBjFRR7y5029W2Snb78dnMud596qdTrsF9OQQTqw3/4r/2hFWQj+P0Sf4CcP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PGKaMMAAADbAAAADwAAAAAAAAAAAAAAAACf&#10;AgAAZHJzL2Rvd25yZXYueG1sUEsFBgAAAAAEAAQA9wAAAI8DAAAAAA==&#10;">
                    <v:imagedata r:id="rId11" o:title=""/>
                  </v:shape>
                </v:group>
                <v:group id="Group 77" o:spid="_x0000_s1033" style="position:absolute;left:4807;top:247;width:2340;height:2340" coordorigin="157,4117" coordsize="2340,2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rect id="Rectangle 78" o:spid="_x0000_s1034" style="position:absolute;left:157;top:411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EZVM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tI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RGVTEAAAA2wAAAA8AAAAAAAAAAAAAAAAAmAIAAGRycy9k&#10;b3ducmV2LnhtbFBLBQYAAAAABAAEAPUAAACJAwAAAAA=&#10;"/>
                  <v:shape id="Picture 79" o:spid="_x0000_s1035" type="#_x0000_t75" style="position:absolute;left:337;top:4207;width:200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GKfDEAAAA2wAAAA8AAABkcnMvZG93bnJldi54bWxEj81qwzAQhO+BvIPYQG6JHBPa4kYxJpAS&#10;Sin5o70u1tYysVaupTju21eBQo/DzHzDrPLBNqKnzteOFSzmCQji0umaKwXn03b2BMIHZI2NY1Lw&#10;Qx7y9Xi0wky7Gx+oP4ZKRAj7DBWYENpMSl8asujnriWO3pfrLIYou0rqDm8RbhuZJsmDtFhzXDDY&#10;0sZQeTlerYLyYLnXpvl+TD/2/vXls3p/04VS08lQPIMINIT/8F97pxWkS7h/iT9Arn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iGKfDEAAAA2wAAAA8AAAAAAAAAAAAAAAAA&#10;nwIAAGRycy9kb3ducmV2LnhtbFBLBQYAAAAABAAEAPcAAACQAwAAAAA=&#10;">
                    <v:imagedata r:id="rId11" o:title=""/>
                  </v:shape>
                </v:group>
                <v:group id="Group 80" o:spid="_x0000_s1036" style="position:absolute;left:7147;top:247;width:2340;height:2340" coordorigin="157,4117" coordsize="2340,2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rect id="Rectangle 81" o:spid="_x0000_s1037" style="position:absolute;left:157;top:411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a6zM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/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ZrrMwgAAANsAAAAPAAAAAAAAAAAAAAAAAJgCAABkcnMvZG93&#10;bnJldi54bWxQSwUGAAAAAAQABAD1AAAAhwMAAAAA&#10;"/>
                  <v:shape id="Picture 82" o:spid="_x0000_s1038" type="#_x0000_t75" style="position:absolute;left:337;top:4207;width:200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hUt4fDAAAA2wAAAA8AAABkcnMvZG93bnJldi54bWxEj0+LwjAUxO+C3yE8wZum9qBL1ygiKCKL&#10;rH9wr4/mbVO2ealNrN1vbxYWPA4z8xtmvuxsJVpqfOlYwWScgCDOnS65UHA5b0ZvIHxA1lg5JgW/&#10;5GG56PfmmGn34CO1p1CICGGfoQITQp1J6XNDFv3Y1cTR+3aNxRBlU0jd4CPCbSXTJJlKiyXHBYM1&#10;rQ3lP6e7VZAfLbfaVLdZev30++1XcfjQK6WGg271DiJQF17h//ZOK0hn8Pcl/gC5eA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FS3h8MAAADbAAAADwAAAAAAAAAAAAAAAACf&#10;AgAAZHJzL2Rvd25yZXYueG1sUEsFBgAAAAAEAAQA9wAAAI8DAAAAAA==&#10;">
                    <v:imagedata r:id="rId11" o:title=""/>
                  </v:shape>
                </v:group>
                <v:group id="Group 83" o:spid="_x0000_s1039" style="position:absolute;left:9487;top:247;width:2340;height:2340" coordorigin="157,4117" coordsize="2340,23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rect id="Rectangle 84" o:spid="_x0000_s1040" style="position:absolute;left:157;top:411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uvs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H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5Lr7EAAAA2wAAAA8AAAAAAAAAAAAAAAAAmAIAAGRycy9k&#10;b3ducmV2LnhtbFBLBQYAAAAABAAEAPUAAACJAwAAAAA=&#10;"/>
                  <v:shape id="Picture 85" o:spid="_x0000_s1041" type="#_x0000_t75" style="position:absolute;left:337;top:4207;width:2000;height:2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JkuS6/AAAA2wAAAA8AAABkcnMvZG93bnJldi54bWxET8uKwjAU3Q/4D+EKsxtTHVCpRhFBkUHE&#10;F7q9NNem2NzUJlM7fz9ZCC4P5z2dt7YUDdW+cKyg30tAEGdOF5wrOJ9WX2MQPiBrLB2Tgj/yMJ91&#10;PqaYavfkAzXHkIsYwj5FBSaEKpXSZ4Ys+p6riCN3c7XFEGGdS13jM4bbUg6SZCgtFhwbDFa0NJTd&#10;j79WQXaw3GhTPkaDy97/rK/5bqsXSn1228UERKA2vMUv90Yr+I7r45f4A+TsH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yZLkuvwAAANsAAAAPAAAAAAAAAAAAAAAAAJ8CAABk&#10;cnMvZG93bnJldi54bWxQSwUGAAAAAAQABAD3AAAAiwMAAAAA&#10;">
                    <v:imagedata r:id="rId11" o:title=""/>
                  </v:shape>
                </v:group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-705485</wp:posOffset>
                </wp:positionH>
                <wp:positionV relativeFrom="paragraph">
                  <wp:posOffset>1600835</wp:posOffset>
                </wp:positionV>
                <wp:extent cx="1485900" cy="1485900"/>
                <wp:effectExtent l="8890" t="10160" r="10160" b="8890"/>
                <wp:wrapNone/>
                <wp:docPr id="12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85900" cy="1485900"/>
                          <a:chOff x="337" y="337"/>
                          <a:chExt cx="2340" cy="2340"/>
                        </a:xfrm>
                      </wpg:grpSpPr>
                      <wps:wsp>
                        <wps:cNvPr id="13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337" y="337"/>
                            <a:ext cx="2340" cy="23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7" y="457"/>
                            <a:ext cx="2160" cy="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" o:spid="_x0000_s1026" style="position:absolute;margin-left:-55.55pt;margin-top:126.05pt;width:117pt;height:117pt;z-index:251656192" coordorigin="337,337" coordsize="2340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">
                <v:rect id="Rectangle 87" o:spid="_x0000_s1027" style="position:absolute;left:337;top:337;width:2340;height:2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/>
                <v:shape id="Picture 88" o:spid="_x0000_s1028" type="#_x0000_t75" style="position:absolute;left:427;top:457;width:2160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zOV4nDAAAA2wAAAA8AAABkcnMvZG93bnJldi54bWxET01rAjEQvQv9D2EKXkSzVamyGqUVBPFS&#10;tB48jptxd+1msiRZXfvrm4LgbR7vc+bL1lTiSs6XlhW8DRIQxJnVJecKDt/r/hSED8gaK8uk4E4e&#10;louXzhxTbW+8o+s+5CKGsE9RQRFCnUrps4IM+oGtiSN3ts5giNDlUju8xXBTyWGSvEuDJceGAmta&#10;FZT97BujoDnq5nfaO7rtaHsZfvGnO+vJSanua/sxAxGoDU/xw73Rcf4Y/n+JB8jF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M5XicMAAADbAAAADwAAAAAAAAAAAAAAAACf&#10;AgAAZHJzL2Rvd25yZXYueG1sUEsFBgAAAAAEAAQA9wAAAI8DAAAAAA==&#10;">
                  <v:imagedata r:id="rId9" o:title=""/>
                </v:shape>
              </v:group>
            </w:pict>
          </mc:Fallback>
        </mc:AlternateContent>
      </w:r>
    </w:p>
    <w:p w:rsidR="001944F2" w:rsidRDefault="00EE434E" w:rsidP="001944F2">
      <w:r>
        <w:rPr>
          <w:noProof/>
        </w:rPr>
        <w:lastRenderedPageBreak/>
        <w:drawing>
          <wp:inline distT="0" distB="0" distL="0" distR="0">
            <wp:extent cx="5876925" cy="7496175"/>
            <wp:effectExtent l="0" t="0" r="9525" b="9525"/>
            <wp:docPr id="1" name="Obraz 1" descr="kol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olory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749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EE434E" w:rsidP="001944F2">
      <w:r>
        <w:rPr>
          <w:noProof/>
        </w:rPr>
        <w:lastRenderedPageBreak/>
        <w:drawing>
          <wp:inline distT="0" distB="0" distL="0" distR="0">
            <wp:extent cx="5857875" cy="6353175"/>
            <wp:effectExtent l="0" t="0" r="9525" b="9525"/>
            <wp:docPr id="2" name="Obraz 2" descr="tydzień - Tydzień 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ydzień - Tydzień 10.bmp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63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1944F2" w:rsidP="001944F2"/>
    <w:p w:rsidR="001944F2" w:rsidRDefault="00C923FE" w:rsidP="001944F2">
      <w:r>
        <w:rPr>
          <w:noProof/>
        </w:rPr>
        <w:lastRenderedPageBreak/>
        <w:drawing>
          <wp:inline distT="0" distB="0" distL="0" distR="0" wp14:anchorId="48E80DC1" wp14:editId="096491D6">
            <wp:extent cx="5759450" cy="6707505"/>
            <wp:effectExtent l="0" t="0" r="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70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48D1">
        <w:rPr>
          <w:noProof/>
        </w:rPr>
        <w:lastRenderedPageBreak/>
        <w:drawing>
          <wp:inline distT="0" distB="0" distL="0" distR="0" wp14:anchorId="20936062" wp14:editId="50E54194">
            <wp:extent cx="5759450" cy="6496685"/>
            <wp:effectExtent l="0" t="0" r="0" b="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49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0648D1" w:rsidP="001944F2">
      <w:r>
        <w:rPr>
          <w:noProof/>
        </w:rPr>
        <w:lastRenderedPageBreak/>
        <w:drawing>
          <wp:inline distT="0" distB="0" distL="0" distR="0" wp14:anchorId="047EB1FC" wp14:editId="0B7EC17B">
            <wp:extent cx="6484406" cy="5507009"/>
            <wp:effectExtent l="0" t="6667" r="5397" b="5398"/>
            <wp:docPr id="46" name="Obraz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483460" cy="550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/>
    <w:p w:rsidR="001944F2" w:rsidRDefault="001944F2" w:rsidP="001944F2">
      <w:pPr>
        <w:sectPr w:rsidR="001944F2" w:rsidSect="001944F2">
          <w:footerReference w:type="default" r:id="rId17"/>
          <w:pgSz w:w="11906" w:h="16838"/>
          <w:pgMar w:top="1418" w:right="1418" w:bottom="1418" w:left="1418" w:header="709" w:footer="709" w:gutter="0"/>
          <w:cols w:space="709"/>
          <w:docGrid w:linePitch="360"/>
        </w:sectPr>
      </w:pPr>
    </w:p>
    <w:p w:rsidR="001944F2" w:rsidRDefault="000648D1" w:rsidP="001944F2">
      <w:r>
        <w:rPr>
          <w:noProof/>
        </w:rPr>
        <w:lastRenderedPageBreak/>
        <w:drawing>
          <wp:inline distT="0" distB="0" distL="0" distR="0" wp14:anchorId="10D5930C" wp14:editId="6C76F0B9">
            <wp:extent cx="7776210" cy="5759450"/>
            <wp:effectExtent l="0" t="0" r="0" b="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210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C4389EB" wp14:editId="760EFF6B">
            <wp:extent cx="8220075" cy="5759450"/>
            <wp:effectExtent l="0" t="0" r="9525" b="0"/>
            <wp:docPr id="48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0075" cy="575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0648D1" w:rsidP="001944F2">
      <w:r>
        <w:rPr>
          <w:noProof/>
        </w:rPr>
        <w:lastRenderedPageBreak/>
        <w:drawing>
          <wp:inline distT="0" distB="0" distL="0" distR="0" wp14:anchorId="656AF0AD" wp14:editId="52A00E23">
            <wp:extent cx="8891270" cy="5645785"/>
            <wp:effectExtent l="0" t="0" r="5080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645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1944F2" w:rsidP="001944F2">
      <w:pPr>
        <w:sectPr w:rsidR="001944F2" w:rsidSect="001944F2">
          <w:pgSz w:w="16838" w:h="11906" w:orient="landscape"/>
          <w:pgMar w:top="1418" w:right="1418" w:bottom="1418" w:left="1418" w:header="709" w:footer="709" w:gutter="0"/>
          <w:cols w:space="709"/>
          <w:docGrid w:linePitch="360"/>
        </w:sectPr>
      </w:pPr>
    </w:p>
    <w:p w:rsidR="001944F2" w:rsidRDefault="000648D1" w:rsidP="001944F2">
      <w:r>
        <w:rPr>
          <w:noProof/>
        </w:rPr>
        <w:lastRenderedPageBreak/>
        <w:drawing>
          <wp:inline distT="0" distB="0" distL="0" distR="0" wp14:anchorId="1BB00FC8" wp14:editId="4C5A26C6">
            <wp:extent cx="5759450" cy="7980680"/>
            <wp:effectExtent l="0" t="0" r="0" b="127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8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2962D34" wp14:editId="1650FAA9">
            <wp:extent cx="5759450" cy="7021195"/>
            <wp:effectExtent l="0" t="0" r="0" b="8255"/>
            <wp:docPr id="51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02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0648D1" w:rsidP="001944F2">
      <w:r>
        <w:rPr>
          <w:noProof/>
        </w:rPr>
        <w:lastRenderedPageBreak/>
        <w:drawing>
          <wp:inline distT="0" distB="0" distL="0" distR="0" wp14:anchorId="35FE6311" wp14:editId="7B2B5119">
            <wp:extent cx="5441571" cy="8359140"/>
            <wp:effectExtent l="0" t="0" r="6985" b="3810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1962" cy="83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4F2" w:rsidRDefault="001944F2" w:rsidP="001944F2"/>
    <w:p w:rsidR="001944F2" w:rsidRDefault="001944F2" w:rsidP="001944F2">
      <w:bookmarkStart w:id="0" w:name="_GoBack"/>
      <w:bookmarkEnd w:id="0"/>
    </w:p>
    <w:p w:rsidR="00AF568C" w:rsidRPr="00F73F7F" w:rsidRDefault="00AF568C" w:rsidP="00F73F7F"/>
    <w:sectPr w:rsidR="00AF568C" w:rsidRPr="00F73F7F" w:rsidSect="001944F2">
      <w:pgSz w:w="11906" w:h="16838"/>
      <w:pgMar w:top="1418" w:right="1418" w:bottom="1418" w:left="1418" w:header="709" w:footer="709" w:gutter="0"/>
      <w:cols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434E" w:rsidRDefault="00EE434E">
      <w:r>
        <w:separator/>
      </w:r>
    </w:p>
  </w:endnote>
  <w:endnote w:type="continuationSeparator" w:id="0">
    <w:p w:rsidR="00EE434E" w:rsidRDefault="00EE43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9505973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5F088B" w:rsidRDefault="005F088B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61426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5F088B" w:rsidRDefault="005F088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434E" w:rsidRDefault="00EE434E">
      <w:r>
        <w:separator/>
      </w:r>
    </w:p>
  </w:footnote>
  <w:footnote w:type="continuationSeparator" w:id="0">
    <w:p w:rsidR="00EE434E" w:rsidRDefault="00EE43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82EE1"/>
    <w:multiLevelType w:val="hybridMultilevel"/>
    <w:tmpl w:val="810A03B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D0E2D"/>
    <w:multiLevelType w:val="hybridMultilevel"/>
    <w:tmpl w:val="2A52FC0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693AFB"/>
    <w:multiLevelType w:val="hybridMultilevel"/>
    <w:tmpl w:val="84624A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F3526F"/>
    <w:multiLevelType w:val="hybridMultilevel"/>
    <w:tmpl w:val="68503704"/>
    <w:lvl w:ilvl="0" w:tplc="346C8DB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5D866D9"/>
    <w:multiLevelType w:val="hybridMultilevel"/>
    <w:tmpl w:val="DEAAD70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3D6E86"/>
    <w:multiLevelType w:val="hybridMultilevel"/>
    <w:tmpl w:val="1DD4D4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E395768"/>
    <w:multiLevelType w:val="hybridMultilevel"/>
    <w:tmpl w:val="1A302C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07809EA"/>
    <w:multiLevelType w:val="hybridMultilevel"/>
    <w:tmpl w:val="60ECCF2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3B94B5D"/>
    <w:multiLevelType w:val="hybridMultilevel"/>
    <w:tmpl w:val="93F0D208"/>
    <w:lvl w:ilvl="0" w:tplc="346C8DB8">
      <w:start w:val="8"/>
      <w:numFmt w:val="bullet"/>
      <w:lvlText w:val=""/>
      <w:lvlJc w:val="left"/>
      <w:pPr>
        <w:ind w:left="502" w:hanging="360"/>
      </w:pPr>
      <w:rPr>
        <w:rFonts w:ascii="Symbol" w:eastAsia="Times New Roman" w:hAnsi="Symbol" w:cs="Times New Roman" w:hint="default"/>
        <w:b w:val="0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E8D3146"/>
    <w:multiLevelType w:val="hybridMultilevel"/>
    <w:tmpl w:val="964C7C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4"/>
  </w:num>
  <w:num w:numId="5">
    <w:abstractNumId w:val="1"/>
  </w:num>
  <w:num w:numId="6">
    <w:abstractNumId w:val="2"/>
  </w:num>
  <w:num w:numId="7">
    <w:abstractNumId w:val="9"/>
  </w:num>
  <w:num w:numId="8">
    <w:abstractNumId w:val="7"/>
  </w:num>
  <w:num w:numId="9">
    <w:abstractNumId w:val="3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434E"/>
    <w:rsid w:val="000648D1"/>
    <w:rsid w:val="001944F2"/>
    <w:rsid w:val="002D39BC"/>
    <w:rsid w:val="0053611B"/>
    <w:rsid w:val="005F088B"/>
    <w:rsid w:val="00761426"/>
    <w:rsid w:val="009C72B6"/>
    <w:rsid w:val="00AF568C"/>
    <w:rsid w:val="00C923FE"/>
    <w:rsid w:val="00EE434E"/>
    <w:rsid w:val="00F73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C72B6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1944F2"/>
    <w:pPr>
      <w:keepNext/>
      <w:outlineLvl w:val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2B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72B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C72B6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1944F2"/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rsid w:val="001944F2"/>
  </w:style>
  <w:style w:type="paragraph" w:styleId="Nagwek">
    <w:name w:val="header"/>
    <w:basedOn w:val="Normalny"/>
    <w:link w:val="NagwekZnak"/>
    <w:uiPriority w:val="99"/>
    <w:unhideWhenUsed/>
    <w:rsid w:val="005F088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F088B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5F088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F088B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C72B6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1944F2"/>
    <w:pPr>
      <w:keepNext/>
      <w:outlineLvl w:val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2B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72B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C72B6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link w:val="Nagwek1"/>
    <w:rsid w:val="001944F2"/>
    <w:rPr>
      <w:rFonts w:ascii="Times New Roman" w:eastAsia="Times New Roman" w:hAnsi="Times New Roman"/>
      <w:sz w:val="24"/>
      <w:szCs w:val="24"/>
    </w:rPr>
  </w:style>
  <w:style w:type="character" w:customStyle="1" w:styleId="apple-converted-space">
    <w:name w:val="apple-converted-space"/>
    <w:rsid w:val="001944F2"/>
  </w:style>
  <w:style w:type="paragraph" w:styleId="Nagwek">
    <w:name w:val="header"/>
    <w:basedOn w:val="Normalny"/>
    <w:link w:val="NagwekZnak"/>
    <w:uiPriority w:val="99"/>
    <w:unhideWhenUsed/>
    <w:rsid w:val="005F088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F088B"/>
    <w:rPr>
      <w:rFonts w:ascii="Times New Roman" w:eastAsia="Times New Roman" w:hAnsi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5F088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F088B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147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F:\I.T\I.T.%20KL%20I\Edukacja%20matematyczna\I.T.KL%20I%20CZEKUR&#321;AN%201-10\Edukacja%20matematyczna\4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4.dot</Template>
  <TotalTime>57</TotalTime>
  <Pages>14</Pages>
  <Words>535</Words>
  <Characters>3212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</cp:lastModifiedBy>
  <cp:revision>5</cp:revision>
  <dcterms:created xsi:type="dcterms:W3CDTF">2014-10-18T16:05:00Z</dcterms:created>
  <dcterms:modified xsi:type="dcterms:W3CDTF">2015-10-29T08:40:00Z</dcterms:modified>
</cp:coreProperties>
</file>