
<file path=[Content_Types].xml><?xml version="1.0" encoding="utf-8"?>
<Types xmlns="http://schemas.openxmlformats.org/package/2006/content-types">
  <Default Extension="png" ContentType="image/png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pptx" ContentType="application/vnd.openxmlformats-officedocument.presentationml.presentation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2C71" w:rsidRDefault="007C2C71" w:rsidP="007C2C71">
      <w:pPr>
        <w:jc w:val="center"/>
        <w:rPr>
          <w:b/>
        </w:rPr>
      </w:pPr>
      <w:r>
        <w:rPr>
          <w:b/>
        </w:rPr>
        <w:t xml:space="preserve">Konspekt zajęć </w:t>
      </w:r>
    </w:p>
    <w:p w:rsidR="007C2C71" w:rsidRDefault="007C2C71" w:rsidP="007C2C71">
      <w:pPr>
        <w:jc w:val="center"/>
        <w:rPr>
          <w:b/>
        </w:rPr>
      </w:pPr>
      <w:r>
        <w:rPr>
          <w:b/>
        </w:rPr>
        <w:t>I.T. s.2</w:t>
      </w:r>
    </w:p>
    <w:p w:rsidR="007C2C71" w:rsidRDefault="007C2C71" w:rsidP="007C2C71">
      <w:pPr>
        <w:jc w:val="center"/>
        <w:rPr>
          <w:b/>
        </w:rPr>
      </w:pPr>
      <w:r>
        <w:rPr>
          <w:b/>
        </w:rPr>
        <w:t>Data realizacji……………</w:t>
      </w:r>
    </w:p>
    <w:p w:rsidR="007C2C71" w:rsidRDefault="007C2C71" w:rsidP="007C2C71">
      <w:pPr>
        <w:rPr>
          <w:b/>
        </w:rPr>
      </w:pPr>
    </w:p>
    <w:p w:rsidR="007C2C71" w:rsidRDefault="007C2C71" w:rsidP="007C2C71">
      <w:r>
        <w:rPr>
          <w:b/>
        </w:rPr>
        <w:t>Prowadząca:</w:t>
      </w:r>
      <w:r>
        <w:t>……………………………………………………………………………</w:t>
      </w:r>
    </w:p>
    <w:p w:rsidR="007C2C71" w:rsidRDefault="007C2C71" w:rsidP="007C2C71">
      <w:r>
        <w:rPr>
          <w:b/>
        </w:rPr>
        <w:t>Klasa:</w:t>
      </w:r>
      <w:r>
        <w:t xml:space="preserve"> I</w:t>
      </w:r>
    </w:p>
    <w:p w:rsidR="007C2C71" w:rsidRDefault="007C2C71" w:rsidP="007C2C71">
      <w:r>
        <w:rPr>
          <w:b/>
        </w:rPr>
        <w:t>Aktywność:</w:t>
      </w:r>
      <w:r>
        <w:t xml:space="preserve"> Edukacja matematyczna</w:t>
      </w:r>
    </w:p>
    <w:p w:rsidR="00F73F7F" w:rsidRPr="00AC500C" w:rsidRDefault="00F73F7F" w:rsidP="00F73F7F">
      <w:r w:rsidRPr="00AC500C">
        <w:rPr>
          <w:b/>
        </w:rPr>
        <w:t>Temat:</w:t>
      </w:r>
      <w:r>
        <w:rPr>
          <w:b/>
        </w:rPr>
        <w:t xml:space="preserve"> </w:t>
      </w:r>
      <w:r>
        <w:t>Określenie relacji w zbiorze kilku liczb.</w:t>
      </w:r>
    </w:p>
    <w:p w:rsidR="00F73F7F" w:rsidRDefault="00F73F7F" w:rsidP="00F73F7F">
      <w:pPr>
        <w:rPr>
          <w:b/>
        </w:rPr>
      </w:pPr>
    </w:p>
    <w:p w:rsidR="00F73F7F" w:rsidRPr="00AC500C" w:rsidRDefault="00F73F7F" w:rsidP="00F73F7F">
      <w:pPr>
        <w:rPr>
          <w:b/>
        </w:rPr>
      </w:pPr>
      <w:r w:rsidRPr="00AC500C">
        <w:rPr>
          <w:b/>
        </w:rPr>
        <w:t xml:space="preserve">Cele: </w:t>
      </w:r>
    </w:p>
    <w:p w:rsidR="00F73F7F" w:rsidRPr="00AC500C" w:rsidRDefault="00F73F7F" w:rsidP="00F73F7F">
      <w:pPr>
        <w:numPr>
          <w:ilvl w:val="0"/>
          <w:numId w:val="1"/>
        </w:numPr>
        <w:rPr>
          <w:b/>
        </w:rPr>
      </w:pPr>
      <w:r w:rsidRPr="00AC500C">
        <w:t xml:space="preserve">Cel ogólny: </w:t>
      </w:r>
      <w:r>
        <w:t>Określanie relacji w zbiorze kilku liczb.</w:t>
      </w:r>
    </w:p>
    <w:p w:rsidR="00F73F7F" w:rsidRPr="00F2292E" w:rsidRDefault="00F73F7F" w:rsidP="00F73F7F">
      <w:pPr>
        <w:numPr>
          <w:ilvl w:val="0"/>
          <w:numId w:val="1"/>
        </w:numPr>
        <w:rPr>
          <w:b/>
        </w:rPr>
      </w:pPr>
      <w:r w:rsidRPr="00AC500C">
        <w:t>Cele szczegółowe:</w:t>
      </w:r>
      <w:r>
        <w:t xml:space="preserve"> Uczeń:</w:t>
      </w:r>
    </w:p>
    <w:p w:rsidR="00F73F7F" w:rsidRPr="00F2292E" w:rsidRDefault="00F73F7F" w:rsidP="00F73F7F">
      <w:pPr>
        <w:numPr>
          <w:ilvl w:val="0"/>
          <w:numId w:val="6"/>
        </w:numPr>
        <w:rPr>
          <w:b/>
        </w:rPr>
      </w:pPr>
      <w:r>
        <w:t>Potrafi wymienić liczebniki główne i porządkowe;</w:t>
      </w:r>
    </w:p>
    <w:p w:rsidR="00F73F7F" w:rsidRPr="00F2292E" w:rsidRDefault="00F73F7F" w:rsidP="00F73F7F">
      <w:pPr>
        <w:numPr>
          <w:ilvl w:val="0"/>
          <w:numId w:val="6"/>
        </w:numPr>
        <w:rPr>
          <w:b/>
        </w:rPr>
      </w:pPr>
      <w:r>
        <w:t>Porządkuje zbiory według wzrastającej i malejącej liczebności;</w:t>
      </w:r>
    </w:p>
    <w:p w:rsidR="00F73F7F" w:rsidRPr="00F2292E" w:rsidRDefault="00F73F7F" w:rsidP="00F73F7F">
      <w:pPr>
        <w:numPr>
          <w:ilvl w:val="0"/>
          <w:numId w:val="6"/>
        </w:numPr>
        <w:rPr>
          <w:b/>
        </w:rPr>
      </w:pPr>
      <w:r>
        <w:t>Potrafi wyjaśnić i zapisać pojęcia: mniejszy, większy, równy;</w:t>
      </w:r>
    </w:p>
    <w:p w:rsidR="00F73F7F" w:rsidRPr="00F2292E" w:rsidRDefault="00F73F7F" w:rsidP="00F73F7F">
      <w:pPr>
        <w:numPr>
          <w:ilvl w:val="0"/>
          <w:numId w:val="6"/>
        </w:numPr>
      </w:pPr>
      <w:r>
        <w:t>Potrafi ponumerować obiekty.</w:t>
      </w:r>
    </w:p>
    <w:p w:rsidR="00F73F7F" w:rsidRPr="00AC500C" w:rsidRDefault="00F73F7F" w:rsidP="00F73F7F">
      <w:pPr>
        <w:rPr>
          <w:b/>
        </w:rPr>
      </w:pPr>
    </w:p>
    <w:p w:rsidR="00F73F7F" w:rsidRDefault="00F73F7F" w:rsidP="00F73F7F">
      <w:pPr>
        <w:rPr>
          <w:b/>
        </w:rPr>
      </w:pPr>
      <w:r w:rsidRPr="00AC500C">
        <w:rPr>
          <w:b/>
        </w:rPr>
        <w:t>Metoda:</w:t>
      </w:r>
    </w:p>
    <w:p w:rsidR="00F73F7F" w:rsidRPr="0058040C" w:rsidRDefault="00F73F7F" w:rsidP="00F73F7F">
      <w:pPr>
        <w:numPr>
          <w:ilvl w:val="0"/>
          <w:numId w:val="10"/>
        </w:numPr>
        <w:rPr>
          <w:b/>
        </w:rPr>
      </w:pPr>
      <w:r>
        <w:t>Podająca: rozmowa, dyskusja;</w:t>
      </w:r>
    </w:p>
    <w:p w:rsidR="00F73F7F" w:rsidRPr="0058040C" w:rsidRDefault="00F73F7F" w:rsidP="00F73F7F">
      <w:pPr>
        <w:numPr>
          <w:ilvl w:val="0"/>
          <w:numId w:val="10"/>
        </w:numPr>
        <w:rPr>
          <w:b/>
        </w:rPr>
      </w:pPr>
      <w:r>
        <w:t>Praktyczna – aktywizująca:</w:t>
      </w:r>
    </w:p>
    <w:p w:rsidR="00F73F7F" w:rsidRPr="0058040C" w:rsidRDefault="00F73F7F" w:rsidP="00F73F7F">
      <w:pPr>
        <w:numPr>
          <w:ilvl w:val="0"/>
          <w:numId w:val="1"/>
        </w:numPr>
        <w:rPr>
          <w:b/>
        </w:rPr>
      </w:pPr>
      <w:r>
        <w:t>rozwiązywania problemów – określanie relacji w zbiorze kilku liczb;</w:t>
      </w:r>
    </w:p>
    <w:p w:rsidR="00F73F7F" w:rsidRPr="0058040C" w:rsidRDefault="00F73F7F" w:rsidP="00F73F7F">
      <w:pPr>
        <w:numPr>
          <w:ilvl w:val="0"/>
          <w:numId w:val="1"/>
        </w:numPr>
        <w:rPr>
          <w:b/>
        </w:rPr>
      </w:pPr>
      <w:r>
        <w:t>ćwiczenia praktyczne – rozwiązywanie zadań.</w:t>
      </w:r>
    </w:p>
    <w:p w:rsidR="00F73F7F" w:rsidRPr="00AC500C" w:rsidRDefault="00F73F7F" w:rsidP="00F73F7F">
      <w:pPr>
        <w:rPr>
          <w:b/>
        </w:rPr>
      </w:pPr>
    </w:p>
    <w:p w:rsidR="00F73F7F" w:rsidRPr="00AC500C" w:rsidRDefault="00F73F7F" w:rsidP="00F73F7F">
      <w:r w:rsidRPr="00AC500C">
        <w:rPr>
          <w:b/>
        </w:rPr>
        <w:t xml:space="preserve">Forma: </w:t>
      </w:r>
    </w:p>
    <w:p w:rsidR="00F73F7F" w:rsidRDefault="00F73F7F" w:rsidP="00F73F7F">
      <w:r>
        <w:t xml:space="preserve">Indywidualna, zbiorowa. </w:t>
      </w:r>
    </w:p>
    <w:p w:rsidR="00F73F7F" w:rsidRPr="00AC500C" w:rsidRDefault="00F73F7F" w:rsidP="00F73F7F"/>
    <w:p w:rsidR="00F73F7F" w:rsidRPr="008F3AF4" w:rsidRDefault="00F73F7F" w:rsidP="00F73F7F">
      <w:r w:rsidRPr="00AC500C">
        <w:rPr>
          <w:b/>
        </w:rPr>
        <w:t xml:space="preserve">Sposoby różnicowania metod i form pracy: </w:t>
      </w:r>
      <w:r>
        <w:t xml:space="preserve">Dzieci operujące znakami „&lt;”, „&gt;”, „=” porównują liczebność zbiorów. </w:t>
      </w:r>
    </w:p>
    <w:p w:rsidR="00F73F7F" w:rsidRPr="00AC500C" w:rsidRDefault="00F73F7F" w:rsidP="00F73F7F">
      <w:pPr>
        <w:ind w:left="360"/>
        <w:rPr>
          <w:b/>
        </w:rPr>
      </w:pPr>
    </w:p>
    <w:p w:rsidR="00F73F7F" w:rsidRPr="001F5C82" w:rsidRDefault="00F73F7F" w:rsidP="00F73F7F">
      <w:pPr>
        <w:rPr>
          <w:color w:val="000000"/>
        </w:rPr>
      </w:pPr>
      <w:r>
        <w:rPr>
          <w:b/>
          <w:color w:val="000000"/>
        </w:rPr>
        <w:t xml:space="preserve">Środki dydaktyczne: </w:t>
      </w:r>
      <w:r>
        <w:rPr>
          <w:color w:val="000000"/>
        </w:rPr>
        <w:t>kartki z numerami,</w:t>
      </w:r>
      <w:r w:rsidR="008A6B3E">
        <w:rPr>
          <w:color w:val="000000"/>
        </w:rPr>
        <w:t xml:space="preserve"> 2 tace, 20 owoców, karty pracy, prezentacja multimedialna (zał. nr 1).</w:t>
      </w:r>
    </w:p>
    <w:p w:rsidR="00F73F7F" w:rsidRDefault="00F73F7F" w:rsidP="00F73F7F">
      <w:pPr>
        <w:rPr>
          <w:b/>
          <w:color w:val="000000"/>
        </w:rPr>
      </w:pPr>
    </w:p>
    <w:p w:rsidR="00F73F7F" w:rsidRDefault="00F73F7F" w:rsidP="00F73F7F">
      <w:pPr>
        <w:rPr>
          <w:b/>
          <w:color w:val="000000"/>
        </w:rPr>
      </w:pPr>
      <w:r w:rsidRPr="00AC500C">
        <w:rPr>
          <w:b/>
          <w:color w:val="000000"/>
        </w:rPr>
        <w:t xml:space="preserve">Praca domowa: </w:t>
      </w:r>
    </w:p>
    <w:p w:rsidR="00F73F7F" w:rsidRPr="001F5C82" w:rsidRDefault="00F73F7F" w:rsidP="00F73F7F">
      <w:r>
        <w:rPr>
          <w:color w:val="000000"/>
        </w:rPr>
        <w:t xml:space="preserve">Karta pracy - </w:t>
      </w:r>
      <w:r w:rsidR="008A6B3E">
        <w:t>Policz przyjaciół Ś</w:t>
      </w:r>
      <w:r>
        <w:t xml:space="preserve">limaczka i wpisz w kratki właściwe liczby. </w:t>
      </w:r>
    </w:p>
    <w:p w:rsidR="00F73F7F" w:rsidRPr="00AC500C" w:rsidRDefault="00F73F7F" w:rsidP="00F73F7F">
      <w:pPr>
        <w:ind w:left="360"/>
      </w:pPr>
    </w:p>
    <w:p w:rsidR="00F73F7F" w:rsidRDefault="00F73F7F" w:rsidP="00F73F7F">
      <w:pPr>
        <w:rPr>
          <w:b/>
          <w:color w:val="000000"/>
        </w:rPr>
      </w:pPr>
      <w:r w:rsidRPr="00AC500C">
        <w:rPr>
          <w:b/>
          <w:color w:val="000000"/>
        </w:rPr>
        <w:t>Przebieg:</w:t>
      </w:r>
    </w:p>
    <w:p w:rsidR="008A6B3E" w:rsidRDefault="008A6B3E" w:rsidP="00F73F7F">
      <w:pPr>
        <w:rPr>
          <w:b/>
          <w:color w:val="000000"/>
        </w:rPr>
      </w:pPr>
    </w:p>
    <w:p w:rsidR="008A6B3E" w:rsidRDefault="008A6B3E" w:rsidP="008A6B3E">
      <w:pPr>
        <w:numPr>
          <w:ilvl w:val="0"/>
          <w:numId w:val="7"/>
        </w:numPr>
        <w:rPr>
          <w:color w:val="000000"/>
        </w:rPr>
      </w:pPr>
      <w:r>
        <w:rPr>
          <w:color w:val="000000"/>
        </w:rPr>
        <w:t>„Który jestem?” – zabawa ruchowa.</w:t>
      </w:r>
    </w:p>
    <w:p w:rsidR="008A6B3E" w:rsidRDefault="008A6B3E" w:rsidP="008A6B3E">
      <w:pPr>
        <w:rPr>
          <w:color w:val="000000"/>
        </w:rPr>
      </w:pPr>
    </w:p>
    <w:p w:rsidR="008A6B3E" w:rsidRDefault="008A6B3E" w:rsidP="008A6B3E">
      <w:pPr>
        <w:jc w:val="both"/>
        <w:rPr>
          <w:color w:val="000000"/>
        </w:rPr>
      </w:pPr>
      <w:r>
        <w:rPr>
          <w:color w:val="000000"/>
        </w:rPr>
        <w:t xml:space="preserve">Dzieci losują karteczkę z numerem. Poruszają się po sali w rytm wystukiwany przez nauczyciela na tamburynie. W chwili, gdy nauczyciel powie „Który jestem?” Dzieci ustawiają się w rzędzie w kolejności wylosowanych numerków. Po ustawieniu każdy kolejno mówi „Jestem pierwszy, drugi, trzeci…” Następnie odbywa się kolejne losowanie. </w:t>
      </w:r>
    </w:p>
    <w:p w:rsidR="008A6B3E" w:rsidRDefault="008A6B3E" w:rsidP="00F73F7F">
      <w:pPr>
        <w:rPr>
          <w:b/>
          <w:color w:val="000000"/>
        </w:rPr>
      </w:pPr>
    </w:p>
    <w:p w:rsidR="008A6B3E" w:rsidRDefault="008A6B3E" w:rsidP="00F73F7F">
      <w:pPr>
        <w:rPr>
          <w:b/>
          <w:color w:val="000000"/>
        </w:rPr>
      </w:pPr>
    </w:p>
    <w:p w:rsidR="008A6B3E" w:rsidRDefault="008A6B3E" w:rsidP="00F73F7F">
      <w:pPr>
        <w:rPr>
          <w:b/>
          <w:color w:val="000000"/>
        </w:rPr>
      </w:pPr>
    </w:p>
    <w:p w:rsidR="008A6B3E" w:rsidRDefault="008A6B3E" w:rsidP="00F73F7F">
      <w:pPr>
        <w:rPr>
          <w:b/>
          <w:color w:val="000000"/>
        </w:rPr>
      </w:pPr>
    </w:p>
    <w:p w:rsidR="008A6B3E" w:rsidRDefault="008A6B3E" w:rsidP="00F73F7F">
      <w:pPr>
        <w:rPr>
          <w:b/>
          <w:color w:val="000000"/>
        </w:rPr>
      </w:pPr>
    </w:p>
    <w:p w:rsidR="008A6B3E" w:rsidRDefault="008A6B3E" w:rsidP="00F73F7F">
      <w:pPr>
        <w:rPr>
          <w:b/>
          <w:color w:val="000000"/>
        </w:rPr>
      </w:pPr>
    </w:p>
    <w:p w:rsidR="008A6B3E" w:rsidRDefault="008A6B3E" w:rsidP="00F73F7F">
      <w:pPr>
        <w:rPr>
          <w:b/>
          <w:color w:val="000000"/>
        </w:rPr>
      </w:pPr>
    </w:p>
    <w:p w:rsidR="008A6B3E" w:rsidRDefault="008A6B3E" w:rsidP="00F73F7F">
      <w:pPr>
        <w:rPr>
          <w:b/>
          <w:color w:val="000000"/>
        </w:rPr>
      </w:pPr>
      <w:r>
        <w:rPr>
          <w:b/>
          <w:color w:val="000000"/>
        </w:rPr>
        <w:lastRenderedPageBreak/>
        <w:t>Załącznik nr 1. Prezentacja multimedialna</w:t>
      </w:r>
    </w:p>
    <w:p w:rsidR="008A6B3E" w:rsidRDefault="008A6B3E" w:rsidP="00F73F7F">
      <w:pPr>
        <w:rPr>
          <w:b/>
          <w:color w:val="000000"/>
        </w:rPr>
      </w:pPr>
    </w:p>
    <w:p w:rsidR="008A6B3E" w:rsidRDefault="008A6B3E" w:rsidP="00F73F7F">
      <w:pPr>
        <w:rPr>
          <w:b/>
          <w:color w:val="000000"/>
        </w:rPr>
      </w:pPr>
      <w:r w:rsidRPr="008A6B3E">
        <w:rPr>
          <w:b/>
          <w:color w:val="000000"/>
        </w:rPr>
        <w:object w:dxaOrig="7216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75pt;height:270pt" o:ole="">
            <v:imagedata r:id="rId8" o:title=""/>
          </v:shape>
          <o:OLEObject Type="Embed" ProgID="PowerPoint.Show.12" ShapeID="_x0000_i1025" DrawAspect="Content" ObjectID="_1509133608" r:id="rId9"/>
        </w:object>
      </w:r>
    </w:p>
    <w:p w:rsidR="008A6B3E" w:rsidRDefault="008A6B3E" w:rsidP="00F73F7F">
      <w:pPr>
        <w:rPr>
          <w:b/>
          <w:color w:val="000000"/>
        </w:rPr>
      </w:pPr>
    </w:p>
    <w:p w:rsidR="00F73F7F" w:rsidRDefault="00F73F7F" w:rsidP="00F73F7F">
      <w:pPr>
        <w:rPr>
          <w:b/>
          <w:color w:val="000000"/>
        </w:rPr>
      </w:pPr>
    </w:p>
    <w:p w:rsidR="00F73F7F" w:rsidRDefault="00F73F7F" w:rsidP="00F73F7F">
      <w:pPr>
        <w:numPr>
          <w:ilvl w:val="0"/>
          <w:numId w:val="7"/>
        </w:numPr>
        <w:rPr>
          <w:color w:val="000000"/>
        </w:rPr>
      </w:pPr>
      <w:r>
        <w:rPr>
          <w:color w:val="000000"/>
        </w:rPr>
        <w:t>„Który jestem?” – zabawa ruchowa.</w:t>
      </w:r>
    </w:p>
    <w:p w:rsidR="00F73F7F" w:rsidRDefault="00F73F7F" w:rsidP="00F73F7F">
      <w:pPr>
        <w:rPr>
          <w:color w:val="000000"/>
        </w:rPr>
      </w:pPr>
    </w:p>
    <w:p w:rsidR="00F73F7F" w:rsidRDefault="00F73F7F" w:rsidP="008A6B3E">
      <w:pPr>
        <w:jc w:val="both"/>
        <w:rPr>
          <w:color w:val="000000"/>
        </w:rPr>
      </w:pPr>
      <w:r>
        <w:rPr>
          <w:color w:val="000000"/>
        </w:rPr>
        <w:t xml:space="preserve">Dzieci losują karteczkę z numerem. Poruszają się po sali w rytm wystukiwany przez nauczyciela na tamburynie. W chwili, gdy nauczyciel powie „Który jestem?” Dzieci ustawiają się w rzędzie w kolejności wylosowanych numerków. Po ustawieniu każdy kolejno mówi „Jestem pierwszy, drugi, trzeci…” Następnie odbywa się kolejne losowanie. </w:t>
      </w:r>
    </w:p>
    <w:p w:rsidR="00F73F7F" w:rsidRDefault="00F73F7F" w:rsidP="00F73F7F">
      <w:pPr>
        <w:rPr>
          <w:color w:val="000000"/>
        </w:rPr>
      </w:pPr>
    </w:p>
    <w:p w:rsidR="00F73F7F" w:rsidRDefault="00F73F7F" w:rsidP="00F73F7F">
      <w:pPr>
        <w:numPr>
          <w:ilvl w:val="0"/>
          <w:numId w:val="7"/>
        </w:numPr>
        <w:rPr>
          <w:color w:val="000000"/>
        </w:rPr>
      </w:pPr>
      <w:r>
        <w:rPr>
          <w:color w:val="000000"/>
        </w:rPr>
        <w:t>Określanie relacji w zbiorze dwóch liczb.</w:t>
      </w:r>
    </w:p>
    <w:p w:rsidR="00F73F7F" w:rsidRDefault="00F73F7F" w:rsidP="00F73F7F">
      <w:pPr>
        <w:rPr>
          <w:color w:val="000000"/>
        </w:rPr>
      </w:pPr>
    </w:p>
    <w:p w:rsidR="00F73F7F" w:rsidRDefault="00F73F7F" w:rsidP="00F73F7F">
      <w:pPr>
        <w:rPr>
          <w:color w:val="000000"/>
        </w:rPr>
      </w:pPr>
      <w:r>
        <w:rPr>
          <w:color w:val="000000"/>
        </w:rPr>
        <w:t>W widocznym dla dzieci miejscu należy postawić dwie tace z owocami. Dzieci odpowiadają na zadawane pytania:</w:t>
      </w:r>
    </w:p>
    <w:p w:rsidR="00F73F7F" w:rsidRDefault="00F73F7F" w:rsidP="00F73F7F">
      <w:pPr>
        <w:rPr>
          <w:color w:val="000000"/>
        </w:rPr>
      </w:pPr>
    </w:p>
    <w:p w:rsidR="00F73F7F" w:rsidRDefault="00F73F7F" w:rsidP="00F73F7F">
      <w:pPr>
        <w:rPr>
          <w:color w:val="000000"/>
        </w:rPr>
      </w:pPr>
    </w:p>
    <w:p w:rsidR="00F73F7F" w:rsidRDefault="006A14ED" w:rsidP="00F73F7F">
      <w:pPr>
        <w:rPr>
          <w:color w:val="000000"/>
        </w:rPr>
      </w:pP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3F4823C8" wp14:editId="4D919735">
                <wp:simplePos x="0" y="0"/>
                <wp:positionH relativeFrom="column">
                  <wp:posOffset>-14605</wp:posOffset>
                </wp:positionH>
                <wp:positionV relativeFrom="paragraph">
                  <wp:posOffset>539750</wp:posOffset>
                </wp:positionV>
                <wp:extent cx="2609850" cy="323850"/>
                <wp:effectExtent l="0" t="0" r="38100" b="57150"/>
                <wp:wrapNone/>
                <wp:docPr id="226" name="Oval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9850" cy="323850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rgbClr val="95B3D7"/>
                            </a:gs>
                            <a:gs pos="50000">
                              <a:srgbClr val="4F81BD"/>
                            </a:gs>
                            <a:gs pos="100000">
                              <a:srgbClr val="95B3D7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4F81BD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243F60"/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4" o:spid="_x0000_s1026" style="position:absolute;margin-left:-1.15pt;margin-top:42.5pt;width:205.5pt;height:25.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" fillcolor="#95b3d7" strokecolor="#4f81bd" strokeweight="1pt">
                <v:fill color2="#4f81bd" focus="50%" type="gradient"/>
                <v:shadow on="t" color="#243f60" offset="1pt"/>
              </v:oval>
            </w:pict>
          </mc:Fallback>
        </mc:AlternateContent>
      </w:r>
      <w:r w:rsidR="007C2C71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45C0F9C4" wp14:editId="173AA13B">
                <wp:simplePos x="0" y="0"/>
                <wp:positionH relativeFrom="column">
                  <wp:posOffset>3233420</wp:posOffset>
                </wp:positionH>
                <wp:positionV relativeFrom="paragraph">
                  <wp:posOffset>587375</wp:posOffset>
                </wp:positionV>
                <wp:extent cx="2686050" cy="323850"/>
                <wp:effectExtent l="13970" t="6350" r="14605" b="31750"/>
                <wp:wrapNone/>
                <wp:docPr id="227" name="Oval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6050" cy="323850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rgbClr val="D99594"/>
                            </a:gs>
                            <a:gs pos="50000">
                              <a:srgbClr val="C0504D"/>
                            </a:gs>
                            <a:gs pos="100000">
                              <a:srgbClr val="D99594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622423"/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5" o:spid="_x0000_s1026" style="position:absolute;margin-left:254.6pt;margin-top:46.25pt;width:211.5pt;height:25.5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" fillcolor="#d99594" strokecolor="#c0504d" strokeweight="1pt">
                <v:fill color2="#c0504d" focus="50%" type="gradient"/>
                <v:shadow on="t" color="#622423" offset="1pt"/>
              </v:oval>
            </w:pict>
          </mc:Fallback>
        </mc:AlternateContent>
      </w:r>
      <w:r w:rsidR="007C2C71">
        <w:rPr>
          <w:noProof/>
          <w:color w:val="000000"/>
        </w:rPr>
        <w:drawing>
          <wp:inline distT="0" distB="0" distL="0" distR="0">
            <wp:extent cx="609600" cy="609600"/>
            <wp:effectExtent l="0" t="0" r="0" b="0"/>
            <wp:docPr id="1" name="Obraz 1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2C71">
        <w:rPr>
          <w:noProof/>
          <w:color w:val="000000"/>
        </w:rPr>
        <w:drawing>
          <wp:inline distT="0" distB="0" distL="0" distR="0">
            <wp:extent cx="609600" cy="609600"/>
            <wp:effectExtent l="0" t="0" r="0" b="0"/>
            <wp:docPr id="2" name="Obraz 2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2C71">
        <w:rPr>
          <w:noProof/>
          <w:color w:val="000000"/>
        </w:rPr>
        <w:drawing>
          <wp:inline distT="0" distB="0" distL="0" distR="0">
            <wp:extent cx="609600" cy="609600"/>
            <wp:effectExtent l="0" t="0" r="0" b="0"/>
            <wp:docPr id="3" name="Obraz 3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2C71">
        <w:rPr>
          <w:noProof/>
          <w:color w:val="000000"/>
        </w:rPr>
        <w:drawing>
          <wp:inline distT="0" distB="0" distL="0" distR="0">
            <wp:extent cx="609600" cy="609600"/>
            <wp:effectExtent l="0" t="0" r="0" b="0"/>
            <wp:docPr id="4" name="Obraz 4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rPr>
          <w:color w:val="000000"/>
        </w:rPr>
        <w:tab/>
        <w:t xml:space="preserve">                </w:t>
      </w:r>
      <w:r w:rsidR="007C2C71">
        <w:rPr>
          <w:noProof/>
          <w:color w:val="000000"/>
        </w:rPr>
        <w:drawing>
          <wp:inline distT="0" distB="0" distL="0" distR="0">
            <wp:extent cx="609600" cy="609600"/>
            <wp:effectExtent l="0" t="0" r="0" b="0"/>
            <wp:docPr id="5" name="Obraz 5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2C71">
        <w:rPr>
          <w:noProof/>
          <w:color w:val="000000"/>
        </w:rPr>
        <w:drawing>
          <wp:inline distT="0" distB="0" distL="0" distR="0">
            <wp:extent cx="609600" cy="609600"/>
            <wp:effectExtent l="0" t="0" r="0" b="0"/>
            <wp:docPr id="6" name="Obraz 6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2C71">
        <w:rPr>
          <w:noProof/>
          <w:color w:val="000000"/>
        </w:rPr>
        <w:drawing>
          <wp:inline distT="0" distB="0" distL="0" distR="0">
            <wp:extent cx="609600" cy="609600"/>
            <wp:effectExtent l="0" t="0" r="0" b="0"/>
            <wp:docPr id="7" name="Obraz 7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2C71">
        <w:rPr>
          <w:noProof/>
          <w:color w:val="000000"/>
        </w:rPr>
        <w:drawing>
          <wp:inline distT="0" distB="0" distL="0" distR="0">
            <wp:extent cx="609600" cy="609600"/>
            <wp:effectExtent l="0" t="0" r="0" b="0"/>
            <wp:docPr id="8" name="Obraz 8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F7F" w:rsidRDefault="00F73F7F" w:rsidP="00F73F7F">
      <w:pPr>
        <w:numPr>
          <w:ilvl w:val="0"/>
          <w:numId w:val="8"/>
        </w:numPr>
      </w:pPr>
      <w:r>
        <w:t>Ile jabłek jest na pierwszej tacy?</w:t>
      </w:r>
    </w:p>
    <w:p w:rsidR="006261F3" w:rsidRDefault="006261F3" w:rsidP="006261F3">
      <w:pPr>
        <w:ind w:left="720"/>
      </w:pPr>
    </w:p>
    <w:p w:rsidR="00F73F7F" w:rsidRDefault="00F73F7F" w:rsidP="00F73F7F">
      <w:pPr>
        <w:numPr>
          <w:ilvl w:val="0"/>
          <w:numId w:val="8"/>
        </w:numPr>
      </w:pPr>
      <w:r>
        <w:t>Ile na drugiej?</w:t>
      </w:r>
    </w:p>
    <w:p w:rsidR="00F73F7F" w:rsidRDefault="00F73F7F" w:rsidP="00F73F7F">
      <w:pPr>
        <w:numPr>
          <w:ilvl w:val="0"/>
          <w:numId w:val="8"/>
        </w:numPr>
      </w:pPr>
      <w:r>
        <w:t>Na której jest więcej?</w:t>
      </w:r>
    </w:p>
    <w:p w:rsidR="00F73F7F" w:rsidRDefault="00F73F7F" w:rsidP="00F73F7F">
      <w:pPr>
        <w:numPr>
          <w:ilvl w:val="0"/>
          <w:numId w:val="8"/>
        </w:numPr>
      </w:pPr>
      <w:r>
        <w:t>Która liczba jest większa?</w:t>
      </w:r>
    </w:p>
    <w:p w:rsidR="00F73F7F" w:rsidRDefault="00F73F7F" w:rsidP="00F73F7F">
      <w:pPr>
        <w:numPr>
          <w:ilvl w:val="0"/>
          <w:numId w:val="8"/>
        </w:numPr>
      </w:pPr>
      <w:r>
        <w:t>Która mniejsza?</w:t>
      </w:r>
    </w:p>
    <w:p w:rsidR="00F73F7F" w:rsidRDefault="00F73F7F" w:rsidP="00F73F7F"/>
    <w:p w:rsidR="00F73F7F" w:rsidRDefault="00F73F7F" w:rsidP="008A6B3E">
      <w:pPr>
        <w:jc w:val="both"/>
      </w:pPr>
      <w:r>
        <w:t>Następuje zmiana ilości owoców na jednej tacy lub  obu równocześnie. Ponawiamy poprzednie pytania.</w:t>
      </w:r>
    </w:p>
    <w:p w:rsidR="00F73F7F" w:rsidRDefault="00F73F7F" w:rsidP="00F73F7F"/>
    <w:p w:rsidR="00F73F7F" w:rsidRDefault="00F73F7F" w:rsidP="00F73F7F">
      <w:pPr>
        <w:numPr>
          <w:ilvl w:val="0"/>
          <w:numId w:val="7"/>
        </w:numPr>
      </w:pPr>
      <w:r>
        <w:lastRenderedPageBreak/>
        <w:t>Określenie relacji w zbiorze kilku liczb.</w:t>
      </w:r>
    </w:p>
    <w:p w:rsidR="00F73F7F" w:rsidRDefault="00F73F7F" w:rsidP="00F73F7F"/>
    <w:p w:rsidR="00F73F7F" w:rsidRDefault="00F73F7F" w:rsidP="00F73F7F">
      <w:r>
        <w:t>Dzieci słuchają opowiadania nauczyciela, który równocześnie przypina rysunek:</w:t>
      </w:r>
    </w:p>
    <w:p w:rsidR="00F73F7F" w:rsidRDefault="00F73F7F" w:rsidP="00F73F7F"/>
    <w:p w:rsidR="00F73F7F" w:rsidRDefault="00F73F7F" w:rsidP="00F73F7F">
      <w:r>
        <w:t xml:space="preserve">„Dzieci zbierały w sadzie owoce. Kasia zebrała tylko jedno jabłko. Zosia 2, Marcin 3, Piotrek 4 a Ola aż 5. </w:t>
      </w:r>
    </w:p>
    <w:p w:rsidR="00F73F7F" w:rsidRDefault="00F73F7F" w:rsidP="00F73F7F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2"/>
        <w:gridCol w:w="1842"/>
        <w:gridCol w:w="1842"/>
        <w:gridCol w:w="1842"/>
        <w:gridCol w:w="1842"/>
      </w:tblGrid>
      <w:tr w:rsidR="00F73F7F" w:rsidRPr="0022181B" w:rsidTr="00F73F7F">
        <w:tc>
          <w:tcPr>
            <w:tcW w:w="1842" w:type="dxa"/>
            <w:shd w:val="clear" w:color="auto" w:fill="auto"/>
          </w:tcPr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9" name="Obraz 9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shd w:val="clear" w:color="auto" w:fill="auto"/>
          </w:tcPr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rPr>
                <w:color w:val="000000"/>
              </w:rPr>
            </w:pPr>
          </w:p>
          <w:p w:rsidR="00F73F7F" w:rsidRPr="0022181B" w:rsidRDefault="00F73F7F" w:rsidP="00F73F7F">
            <w:pPr>
              <w:jc w:val="center"/>
              <w:rPr>
                <w:color w:val="000000"/>
              </w:rPr>
            </w:pPr>
          </w:p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10" name="Obraz 10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11" name="Obraz 11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shd w:val="clear" w:color="auto" w:fill="auto"/>
          </w:tcPr>
          <w:p w:rsidR="00F73F7F" w:rsidRPr="0022181B" w:rsidRDefault="00F73F7F" w:rsidP="00F73F7F">
            <w:pPr>
              <w:jc w:val="center"/>
              <w:rPr>
                <w:color w:val="000000"/>
              </w:rPr>
            </w:pPr>
          </w:p>
          <w:p w:rsidR="00F73F7F" w:rsidRPr="0022181B" w:rsidRDefault="00F73F7F" w:rsidP="00F73F7F">
            <w:pPr>
              <w:jc w:val="center"/>
              <w:rPr>
                <w:color w:val="000000"/>
              </w:rPr>
            </w:pPr>
          </w:p>
          <w:p w:rsidR="00F73F7F" w:rsidRPr="0022181B" w:rsidRDefault="00F73F7F" w:rsidP="00F73F7F">
            <w:pPr>
              <w:jc w:val="center"/>
              <w:rPr>
                <w:color w:val="000000"/>
              </w:rPr>
            </w:pPr>
          </w:p>
          <w:p w:rsidR="00F73F7F" w:rsidRPr="0022181B" w:rsidRDefault="00F73F7F" w:rsidP="00F73F7F">
            <w:pPr>
              <w:jc w:val="center"/>
              <w:rPr>
                <w:color w:val="000000"/>
              </w:rPr>
            </w:pPr>
          </w:p>
          <w:p w:rsidR="00F73F7F" w:rsidRPr="0022181B" w:rsidRDefault="00F73F7F" w:rsidP="00F73F7F">
            <w:pPr>
              <w:jc w:val="center"/>
              <w:rPr>
                <w:color w:val="000000"/>
              </w:rPr>
            </w:pPr>
          </w:p>
          <w:p w:rsidR="00F73F7F" w:rsidRPr="0022181B" w:rsidRDefault="00F73F7F" w:rsidP="00F73F7F">
            <w:pPr>
              <w:jc w:val="center"/>
              <w:rPr>
                <w:color w:val="000000"/>
              </w:rPr>
            </w:pPr>
          </w:p>
          <w:p w:rsidR="00F73F7F" w:rsidRPr="0022181B" w:rsidRDefault="00F73F7F" w:rsidP="00F73F7F">
            <w:pPr>
              <w:jc w:val="center"/>
              <w:rPr>
                <w:color w:val="000000"/>
              </w:rPr>
            </w:pPr>
          </w:p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12" name="Obraz 12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13" name="Obraz 13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14" name="Obraz 14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shd w:val="clear" w:color="auto" w:fill="auto"/>
          </w:tcPr>
          <w:p w:rsidR="00F73F7F" w:rsidRPr="0022181B" w:rsidRDefault="00F73F7F" w:rsidP="00F73F7F">
            <w:pPr>
              <w:jc w:val="center"/>
              <w:rPr>
                <w:color w:val="000000"/>
              </w:rPr>
            </w:pPr>
          </w:p>
          <w:p w:rsidR="00F73F7F" w:rsidRPr="0022181B" w:rsidRDefault="00F73F7F" w:rsidP="00F73F7F">
            <w:pPr>
              <w:jc w:val="center"/>
              <w:rPr>
                <w:color w:val="000000"/>
              </w:rPr>
            </w:pPr>
          </w:p>
          <w:p w:rsidR="00F73F7F" w:rsidRPr="0022181B" w:rsidRDefault="00F73F7F" w:rsidP="00F73F7F">
            <w:pPr>
              <w:jc w:val="center"/>
              <w:rPr>
                <w:color w:val="000000"/>
              </w:rPr>
            </w:pPr>
          </w:p>
          <w:p w:rsidR="00F73F7F" w:rsidRPr="0022181B" w:rsidRDefault="00F73F7F" w:rsidP="00F73F7F">
            <w:pPr>
              <w:jc w:val="center"/>
              <w:rPr>
                <w:color w:val="000000"/>
              </w:rPr>
            </w:pPr>
          </w:p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15" name="Obraz 15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16" name="Obraz 16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17" name="Obraz 17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18" name="Obraz 18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shd w:val="clear" w:color="auto" w:fill="auto"/>
          </w:tcPr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19" name="Obraz 19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20" name="Obraz 20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21" name="Obraz 21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22" name="Obraz 22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Pr="0022181B" w:rsidRDefault="007C2C71" w:rsidP="00F73F7F">
            <w:pPr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609600" cy="609600"/>
                  <wp:effectExtent l="0" t="0" r="0" b="0"/>
                  <wp:docPr id="23" name="Obraz 23" descr="MC90043483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MC90043483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3F7F" w:rsidRDefault="00F73F7F" w:rsidP="00F73F7F">
      <w:pPr>
        <w:rPr>
          <w:color w:val="000000"/>
        </w:rPr>
      </w:pPr>
    </w:p>
    <w:p w:rsidR="00F73F7F" w:rsidRDefault="00F73F7F" w:rsidP="00F73F7F">
      <w:r>
        <w:rPr>
          <w:color w:val="000000"/>
        </w:rPr>
        <w:t xml:space="preserve">    KASIA</w:t>
      </w:r>
      <w:r>
        <w:rPr>
          <w:color w:val="000000"/>
        </w:rPr>
        <w:tab/>
      </w:r>
      <w:r>
        <w:rPr>
          <w:color w:val="000000"/>
        </w:rPr>
        <w:tab/>
        <w:t xml:space="preserve">ZOSIA </w:t>
      </w:r>
      <w:r>
        <w:rPr>
          <w:color w:val="000000"/>
        </w:rPr>
        <w:tab/>
        <w:t xml:space="preserve">     MARCIN</w:t>
      </w:r>
      <w:r>
        <w:rPr>
          <w:color w:val="000000"/>
        </w:rPr>
        <w:tab/>
        <w:t xml:space="preserve">              PIOTREK</w:t>
      </w:r>
      <w:r>
        <w:rPr>
          <w:color w:val="000000"/>
        </w:rPr>
        <w:tab/>
      </w:r>
      <w:r>
        <w:rPr>
          <w:color w:val="000000"/>
        </w:rPr>
        <w:tab/>
        <w:t>OLA</w:t>
      </w:r>
    </w:p>
    <w:p w:rsidR="00F73F7F" w:rsidRDefault="00F73F7F" w:rsidP="00F73F7F"/>
    <w:p w:rsidR="00F73F7F" w:rsidRDefault="00F73F7F" w:rsidP="00F73F7F">
      <w:r>
        <w:t>Stawianie pytań:</w:t>
      </w:r>
    </w:p>
    <w:p w:rsidR="00F73F7F" w:rsidRDefault="00F73F7F" w:rsidP="00F73F7F">
      <w:pPr>
        <w:numPr>
          <w:ilvl w:val="0"/>
          <w:numId w:val="8"/>
        </w:numPr>
      </w:pPr>
      <w:r>
        <w:t>Która z tych liczb jest najmniejsza?</w:t>
      </w:r>
    </w:p>
    <w:p w:rsidR="00F73F7F" w:rsidRDefault="00F73F7F" w:rsidP="00F73F7F">
      <w:pPr>
        <w:numPr>
          <w:ilvl w:val="0"/>
          <w:numId w:val="8"/>
        </w:numPr>
      </w:pPr>
      <w:r>
        <w:t>Która największa?</w:t>
      </w:r>
    </w:p>
    <w:p w:rsidR="00F73F7F" w:rsidRDefault="00F73F7F" w:rsidP="00F73F7F">
      <w:pPr>
        <w:numPr>
          <w:ilvl w:val="0"/>
          <w:numId w:val="8"/>
        </w:numPr>
      </w:pPr>
      <w:r>
        <w:t>Które liczby są większe od 3?</w:t>
      </w:r>
    </w:p>
    <w:p w:rsidR="00F73F7F" w:rsidRDefault="00F73F7F" w:rsidP="00F73F7F">
      <w:pPr>
        <w:numPr>
          <w:ilvl w:val="0"/>
          <w:numId w:val="8"/>
        </w:numPr>
      </w:pPr>
      <w:r>
        <w:t>Które są od niej mniejsze?</w:t>
      </w:r>
    </w:p>
    <w:p w:rsidR="00F73F7F" w:rsidRDefault="00F73F7F" w:rsidP="00F73F7F"/>
    <w:p w:rsidR="00F73F7F" w:rsidRDefault="00F73F7F" w:rsidP="00F73F7F">
      <w:pPr>
        <w:numPr>
          <w:ilvl w:val="0"/>
          <w:numId w:val="7"/>
        </w:numPr>
      </w:pPr>
      <w:r>
        <w:t>„Mniejsza, większa” – zabawa ruchowa</w:t>
      </w:r>
    </w:p>
    <w:p w:rsidR="00F73F7F" w:rsidRDefault="00F73F7F" w:rsidP="00F73F7F"/>
    <w:p w:rsidR="00F73F7F" w:rsidRDefault="00F73F7F" w:rsidP="008A6B3E">
      <w:pPr>
        <w:jc w:val="both"/>
      </w:pPr>
      <w:r>
        <w:t>Dzieci mają do bluzek przypięte liczby, poruszają się po sali w rytm muzyki. Gdy muzyka ucichnie dobierają się parami i rozmawiają ze sobą „Jestem od Ciebie mniejsza, a ja jestem od Ciebie większa”.</w:t>
      </w:r>
    </w:p>
    <w:p w:rsidR="00F73F7F" w:rsidRDefault="00F73F7F" w:rsidP="00F73F7F"/>
    <w:p w:rsidR="00F73F7F" w:rsidRDefault="00F73F7F" w:rsidP="00F73F7F"/>
    <w:p w:rsidR="00F73F7F" w:rsidRDefault="00F73F7F" w:rsidP="00F73F7F">
      <w:pPr>
        <w:numPr>
          <w:ilvl w:val="0"/>
          <w:numId w:val="7"/>
        </w:numPr>
      </w:pPr>
      <w:r>
        <w:t>Porządkowanie zbioru według wzrastającej i malejącej liczebności.</w:t>
      </w:r>
    </w:p>
    <w:p w:rsidR="00F73F7F" w:rsidRDefault="00F73F7F" w:rsidP="00F73F7F"/>
    <w:p w:rsidR="00F73F7F" w:rsidRDefault="00F73F7F" w:rsidP="00F73F7F">
      <w:r>
        <w:t>Dzieci otrzymują do wypełnienia karty pracy.</w:t>
      </w:r>
    </w:p>
    <w:p w:rsidR="00F73F7F" w:rsidRDefault="00F73F7F" w:rsidP="00F73F7F"/>
    <w:p w:rsidR="00F73F7F" w:rsidRDefault="00F73F7F" w:rsidP="00F73F7F">
      <w:pPr>
        <w:numPr>
          <w:ilvl w:val="0"/>
          <w:numId w:val="7"/>
        </w:numPr>
      </w:pPr>
      <w:r>
        <w:t>Przerwa.</w:t>
      </w:r>
    </w:p>
    <w:p w:rsidR="00F73F7F" w:rsidRDefault="00F73F7F" w:rsidP="00F73F7F"/>
    <w:p w:rsidR="00F73F7F" w:rsidRDefault="00F73F7F" w:rsidP="00F73F7F">
      <w:pPr>
        <w:numPr>
          <w:ilvl w:val="0"/>
          <w:numId w:val="7"/>
        </w:numPr>
      </w:pPr>
      <w:r>
        <w:t>Wyróżnianie zbiorów przedmiotów przedstawionych na rysunkach.</w:t>
      </w:r>
    </w:p>
    <w:p w:rsidR="00F73F7F" w:rsidRDefault="00F73F7F" w:rsidP="00F73F7F"/>
    <w:p w:rsidR="00F73F7F" w:rsidRDefault="00F73F7F" w:rsidP="008A6B3E">
      <w:pPr>
        <w:jc w:val="both"/>
      </w:pPr>
      <w:r>
        <w:lastRenderedPageBreak/>
        <w:t xml:space="preserve">Odsłaniamy tablicę, na której narysowane są grzybki i ślimaki. Objaśniamy, że gdyby były one prawdziwe, to grzybki włożylibyśmy do  koszyka, a ślimaki do słoika. Na tablicy grzybki obrysujemy kredą zieloną, a ślimaki czerwoną. </w:t>
      </w:r>
    </w:p>
    <w:p w:rsidR="00F73F7F" w:rsidRDefault="00F73F7F" w:rsidP="008A6B3E">
      <w:pPr>
        <w:jc w:val="both"/>
      </w:pPr>
      <w:r>
        <w:t>Dzieci otrzymują kartki z rysunkami Ślimaczka i jego przyjaciół. Obrysowują kolorowymi kredkami zbiory. Należy sprawdzić poprawność wykonania zadania.</w:t>
      </w:r>
    </w:p>
    <w:p w:rsidR="00F73F7F" w:rsidRDefault="00F73F7F" w:rsidP="00F73F7F"/>
    <w:p w:rsidR="00F73F7F" w:rsidRDefault="00F73F7F" w:rsidP="00F73F7F">
      <w:pPr>
        <w:numPr>
          <w:ilvl w:val="0"/>
          <w:numId w:val="7"/>
        </w:numPr>
      </w:pPr>
      <w:r>
        <w:t>Porównywanie zbiorów.</w:t>
      </w:r>
    </w:p>
    <w:p w:rsidR="00F73F7F" w:rsidRDefault="00F73F7F" w:rsidP="00F73F7F"/>
    <w:p w:rsidR="00F73F7F" w:rsidRDefault="00F73F7F" w:rsidP="008A6B3E">
      <w:pPr>
        <w:jc w:val="both"/>
      </w:pPr>
      <w:r>
        <w:t xml:space="preserve">Dzieci otrzymują karty pracy. Uczniowie operujący znakami „&lt;”, „&gt;”, „=” porównują liczebność zbiorów, pozostali uczniowie zaznaczą pętlą zbiór większy. </w:t>
      </w:r>
    </w:p>
    <w:p w:rsidR="00F73F7F" w:rsidRDefault="00F73F7F" w:rsidP="008A6B3E">
      <w:pPr>
        <w:jc w:val="both"/>
      </w:pPr>
    </w:p>
    <w:p w:rsidR="00F73F7F" w:rsidRDefault="00F73F7F" w:rsidP="00F73F7F">
      <w:pPr>
        <w:rPr>
          <w:rFonts w:ascii="Calibri" w:eastAsia="Calibri" w:hAnsi="Calibri"/>
          <w:sz w:val="22"/>
          <w:szCs w:val="22"/>
          <w:lang w:eastAsia="en-US"/>
        </w:rPr>
      </w:pPr>
    </w:p>
    <w:p w:rsidR="00F73F7F" w:rsidRDefault="00F73F7F" w:rsidP="00F73F7F">
      <w:pPr>
        <w:numPr>
          <w:ilvl w:val="0"/>
          <w:numId w:val="7"/>
        </w:numPr>
      </w:pPr>
      <w:r>
        <w:t xml:space="preserve">Zadanie domowe: </w:t>
      </w:r>
    </w:p>
    <w:p w:rsidR="00F73F7F" w:rsidRDefault="00F73F7F" w:rsidP="00F73F7F">
      <w:pPr>
        <w:ind w:left="720"/>
      </w:pPr>
    </w:p>
    <w:p w:rsidR="00F73F7F" w:rsidRDefault="00F73F7F" w:rsidP="00F73F7F">
      <w:r>
        <w:t xml:space="preserve">Policz przyjaciół ślimaczka i wpisz w kratki właściwe liczby. </w:t>
      </w:r>
    </w:p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8A6B3E" w:rsidRDefault="008A6B3E" w:rsidP="00F73F7F"/>
    <w:p w:rsidR="008A6B3E" w:rsidRDefault="008A6B3E" w:rsidP="00F73F7F"/>
    <w:p w:rsidR="008A6B3E" w:rsidRDefault="008A6B3E" w:rsidP="00F73F7F"/>
    <w:p w:rsidR="008A6B3E" w:rsidRDefault="008A6B3E" w:rsidP="00F73F7F"/>
    <w:p w:rsidR="008A6B3E" w:rsidRDefault="008A6B3E" w:rsidP="00F73F7F"/>
    <w:p w:rsidR="008A6B3E" w:rsidRDefault="008A6B3E" w:rsidP="00F73F7F"/>
    <w:p w:rsidR="008A6B3E" w:rsidRDefault="008A6B3E" w:rsidP="00F73F7F"/>
    <w:p w:rsidR="008A6B3E" w:rsidRDefault="008A6B3E" w:rsidP="00F73F7F"/>
    <w:p w:rsidR="008A6B3E" w:rsidRDefault="008A6B3E" w:rsidP="00F73F7F"/>
    <w:p w:rsidR="008A6B3E" w:rsidRDefault="008A6B3E" w:rsidP="00F73F7F"/>
    <w:p w:rsidR="008A6B3E" w:rsidRDefault="008A6B3E" w:rsidP="00F73F7F"/>
    <w:p w:rsidR="008A6B3E" w:rsidRDefault="008A6B3E" w:rsidP="00F73F7F"/>
    <w:p w:rsidR="008A6B3E" w:rsidRDefault="008A6B3E" w:rsidP="00F73F7F"/>
    <w:p w:rsidR="008A6B3E" w:rsidRDefault="008A6B3E" w:rsidP="00F73F7F"/>
    <w:p w:rsidR="00F73F7F" w:rsidRPr="00AC500C" w:rsidRDefault="00F73F7F" w:rsidP="00F73F7F">
      <w:pPr>
        <w:rPr>
          <w:b/>
        </w:rPr>
      </w:pPr>
      <w:r>
        <w:rPr>
          <w:b/>
        </w:rPr>
        <w:lastRenderedPageBreak/>
        <w:t>Załączniki:</w:t>
      </w:r>
      <w:r w:rsidR="008A6B3E">
        <w:rPr>
          <w:b/>
        </w:rPr>
        <w:t xml:space="preserve"> Karty pracy.</w:t>
      </w:r>
    </w:p>
    <w:p w:rsidR="00F73F7F" w:rsidRDefault="00F73F7F" w:rsidP="00F73F7F"/>
    <w:p w:rsidR="00F73F7F" w:rsidRDefault="00F73F7F" w:rsidP="00F73F7F">
      <w:r>
        <w:t xml:space="preserve">Oto Ślimaczek i jego przyjaciele. Przyjrzyj się rysunkom i otocz kolorowymi pętlami te same zwierzęta. </w:t>
      </w:r>
    </w:p>
    <w:p w:rsidR="00F73F7F" w:rsidRDefault="00F73F7F" w:rsidP="00F73F7F"/>
    <w:p w:rsidR="00F73F7F" w:rsidRDefault="00F73F7F" w:rsidP="00F73F7F"/>
    <w:tbl>
      <w:tblPr>
        <w:tblW w:w="0" w:type="auto"/>
        <w:tblLook w:val="04A0" w:firstRow="1" w:lastRow="0" w:firstColumn="1" w:lastColumn="0" w:noHBand="0" w:noVBand="1"/>
      </w:tblPr>
      <w:tblGrid>
        <w:gridCol w:w="794"/>
        <w:gridCol w:w="794"/>
        <w:gridCol w:w="794"/>
        <w:gridCol w:w="786"/>
        <w:gridCol w:w="786"/>
        <w:gridCol w:w="786"/>
        <w:gridCol w:w="726"/>
        <w:gridCol w:w="936"/>
        <w:gridCol w:w="936"/>
        <w:gridCol w:w="936"/>
        <w:gridCol w:w="846"/>
      </w:tblGrid>
      <w:tr w:rsidR="00F73F7F" w:rsidTr="00F73F7F">
        <w:tc>
          <w:tcPr>
            <w:tcW w:w="794" w:type="dxa"/>
            <w:shd w:val="clear" w:color="auto" w:fill="auto"/>
          </w:tcPr>
          <w:p w:rsidR="00F73F7F" w:rsidRDefault="00F73F7F" w:rsidP="00F73F7F"/>
        </w:tc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285750" cy="304800"/>
                  <wp:effectExtent l="0" t="0" r="0" b="0"/>
                  <wp:docPr id="24" name="Obraz 24" descr="MC90015120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MC90015120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285750" cy="304800"/>
                  <wp:effectExtent l="0" t="0" r="0" b="0"/>
                  <wp:docPr id="25" name="Obraz 25" descr="MC90015120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MC90015120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285750" cy="304800"/>
                  <wp:effectExtent l="0" t="0" r="0" b="0"/>
                  <wp:docPr id="26" name="Obraz 26" descr="MC90015120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MC90015120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F73F7F" w:rsidP="00F73F7F"/>
        </w:tc>
        <w:tc>
          <w:tcPr>
            <w:tcW w:w="764" w:type="dxa"/>
            <w:shd w:val="clear" w:color="auto" w:fill="auto"/>
          </w:tcPr>
          <w:p w:rsidR="00F73F7F" w:rsidRDefault="00F73F7F" w:rsidP="00F73F7F"/>
        </w:tc>
        <w:tc>
          <w:tcPr>
            <w:tcW w:w="712" w:type="dxa"/>
            <w:shd w:val="clear" w:color="auto" w:fill="auto"/>
          </w:tcPr>
          <w:p w:rsidR="00F73F7F" w:rsidRDefault="00F73F7F" w:rsidP="00F73F7F"/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457200" cy="247650"/>
                  <wp:effectExtent l="0" t="0" r="0" b="0"/>
                  <wp:docPr id="27" name="Obraz 27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457200" cy="247650"/>
                  <wp:effectExtent l="0" t="0" r="0" b="0"/>
                  <wp:docPr id="28" name="Obraz 28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457200" cy="247650"/>
                  <wp:effectExtent l="0" t="0" r="0" b="0"/>
                  <wp:docPr id="29" name="Obraz 29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5" w:type="dxa"/>
            <w:shd w:val="clear" w:color="auto" w:fill="auto"/>
          </w:tcPr>
          <w:p w:rsidR="00F73F7F" w:rsidRDefault="00F73F7F" w:rsidP="00F73F7F"/>
        </w:tc>
      </w:tr>
      <w:tr w:rsidR="00F73F7F" w:rsidTr="00F73F7F"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61950" cy="304800"/>
                  <wp:effectExtent l="0" t="0" r="0" b="0"/>
                  <wp:docPr id="30" name="Obraz 30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285750" cy="304800"/>
                  <wp:effectExtent l="0" t="0" r="0" b="0"/>
                  <wp:docPr id="31" name="Obraz 31" descr="MC90015120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MC90015120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285750" cy="304800"/>
                  <wp:effectExtent l="0" t="0" r="0" b="0"/>
                  <wp:docPr id="32" name="Obraz 32" descr="MC90015120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MC90015120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285750" cy="304800"/>
                  <wp:effectExtent l="0" t="0" r="0" b="0"/>
                  <wp:docPr id="33" name="Obraz 33" descr="MC90015120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MC90015120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F73F7F" w:rsidP="00F73F7F"/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52425" cy="323850"/>
                  <wp:effectExtent l="0" t="0" r="9525" b="0"/>
                  <wp:docPr id="34" name="Obraz 34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2" w:type="dxa"/>
            <w:shd w:val="clear" w:color="auto" w:fill="auto"/>
          </w:tcPr>
          <w:p w:rsidR="00F73F7F" w:rsidRDefault="00F73F7F" w:rsidP="00F73F7F"/>
        </w:tc>
        <w:tc>
          <w:tcPr>
            <w:tcW w:w="936" w:type="dxa"/>
            <w:shd w:val="clear" w:color="auto" w:fill="auto"/>
          </w:tcPr>
          <w:p w:rsidR="00F73F7F" w:rsidRDefault="00F73F7F" w:rsidP="00F73F7F"/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457200" cy="247650"/>
                  <wp:effectExtent l="0" t="0" r="0" b="0"/>
                  <wp:docPr id="35" name="Obraz 35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457200" cy="247650"/>
                  <wp:effectExtent l="0" t="0" r="0" b="0"/>
                  <wp:docPr id="36" name="Obraz 36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5" w:type="dxa"/>
            <w:shd w:val="clear" w:color="auto" w:fill="auto"/>
          </w:tcPr>
          <w:p w:rsidR="00F73F7F" w:rsidRDefault="00F73F7F" w:rsidP="00F73F7F"/>
        </w:tc>
      </w:tr>
      <w:tr w:rsidR="00F73F7F" w:rsidTr="00F73F7F"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61950" cy="304800"/>
                  <wp:effectExtent l="0" t="0" r="0" b="0"/>
                  <wp:docPr id="37" name="Obraz 37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" w:type="dxa"/>
            <w:shd w:val="clear" w:color="auto" w:fill="auto"/>
          </w:tcPr>
          <w:p w:rsidR="00F73F7F" w:rsidRDefault="00F73F7F" w:rsidP="00F73F7F"/>
        </w:tc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285750" cy="304800"/>
                  <wp:effectExtent l="0" t="0" r="0" b="0"/>
                  <wp:docPr id="38" name="Obraz 38" descr="MC90015120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MC90015120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285750" cy="304800"/>
                  <wp:effectExtent l="0" t="0" r="0" b="0"/>
                  <wp:docPr id="39" name="Obraz 39" descr="MC90015120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MC90015120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52425" cy="323850"/>
                  <wp:effectExtent l="0" t="0" r="9525" b="0"/>
                  <wp:docPr id="40" name="Obraz 40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52425" cy="323850"/>
                  <wp:effectExtent l="0" t="0" r="9525" b="0"/>
                  <wp:docPr id="41" name="Obraz 41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2" w:type="dxa"/>
            <w:shd w:val="clear" w:color="auto" w:fill="auto"/>
          </w:tcPr>
          <w:p w:rsidR="00F73F7F" w:rsidRDefault="00F73F7F" w:rsidP="00F73F7F"/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14325" cy="323850"/>
                  <wp:effectExtent l="0" t="0" r="9525" b="0"/>
                  <wp:docPr id="42" name="Obraz 42" descr="MC90035207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MC90035207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457200" cy="247650"/>
                  <wp:effectExtent l="0" t="0" r="0" b="0"/>
                  <wp:docPr id="43" name="Obraz 43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457200" cy="247650"/>
                  <wp:effectExtent l="0" t="0" r="0" b="0"/>
                  <wp:docPr id="44" name="Obraz 44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5" w:type="dxa"/>
            <w:shd w:val="clear" w:color="auto" w:fill="auto"/>
          </w:tcPr>
          <w:p w:rsidR="00F73F7F" w:rsidRDefault="00F73F7F" w:rsidP="00F73F7F"/>
        </w:tc>
      </w:tr>
      <w:tr w:rsidR="00F73F7F" w:rsidTr="00F73F7F"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61950" cy="304800"/>
                  <wp:effectExtent l="0" t="0" r="0" b="0"/>
                  <wp:docPr id="45" name="Obraz 45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" w:type="dxa"/>
            <w:shd w:val="clear" w:color="auto" w:fill="auto"/>
          </w:tcPr>
          <w:p w:rsidR="00F73F7F" w:rsidRDefault="00F73F7F" w:rsidP="00F73F7F"/>
        </w:tc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285750" cy="304800"/>
                  <wp:effectExtent l="0" t="0" r="0" b="0"/>
                  <wp:docPr id="46" name="Obraz 46" descr="MC90015120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MC90015120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285750" cy="304800"/>
                  <wp:effectExtent l="0" t="0" r="0" b="0"/>
                  <wp:docPr id="47" name="Obraz 47" descr="MC90015120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MC90015120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52425" cy="323850"/>
                  <wp:effectExtent l="0" t="0" r="9525" b="0"/>
                  <wp:docPr id="48" name="Obraz 48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52425" cy="323850"/>
                  <wp:effectExtent l="0" t="0" r="9525" b="0"/>
                  <wp:docPr id="49" name="Obraz 49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2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14325" cy="323850"/>
                  <wp:effectExtent l="0" t="0" r="9525" b="0"/>
                  <wp:docPr id="50" name="Obraz 50" descr="MC90035207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MC90035207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14325" cy="323850"/>
                  <wp:effectExtent l="0" t="0" r="9525" b="0"/>
                  <wp:docPr id="51" name="Obraz 51" descr="MC90035207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MC90035207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457200" cy="247650"/>
                  <wp:effectExtent l="0" t="0" r="0" b="0"/>
                  <wp:docPr id="52" name="Obraz 52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457200" cy="247650"/>
                  <wp:effectExtent l="0" t="0" r="0" b="0"/>
                  <wp:docPr id="53" name="Obraz 53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5" w:type="dxa"/>
            <w:shd w:val="clear" w:color="auto" w:fill="auto"/>
          </w:tcPr>
          <w:p w:rsidR="00F73F7F" w:rsidRDefault="00F73F7F" w:rsidP="00F73F7F"/>
        </w:tc>
      </w:tr>
      <w:tr w:rsidR="00F73F7F" w:rsidTr="00F73F7F"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61950" cy="304800"/>
                  <wp:effectExtent l="0" t="0" r="0" b="0"/>
                  <wp:docPr id="54" name="Obraz 54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61950" cy="304800"/>
                  <wp:effectExtent l="0" t="0" r="0" b="0"/>
                  <wp:docPr id="55" name="Obraz 55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" w:type="dxa"/>
            <w:shd w:val="clear" w:color="auto" w:fill="auto"/>
          </w:tcPr>
          <w:p w:rsidR="00F73F7F" w:rsidRDefault="00F73F7F" w:rsidP="00F73F7F"/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285750" cy="304800"/>
                  <wp:effectExtent l="0" t="0" r="0" b="0"/>
                  <wp:docPr id="56" name="Obraz 56" descr="MC90015120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MC90015120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52425" cy="323850"/>
                  <wp:effectExtent l="0" t="0" r="9525" b="0"/>
                  <wp:docPr id="57" name="Obraz 57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F73F7F" w:rsidP="00F73F7F"/>
        </w:tc>
        <w:tc>
          <w:tcPr>
            <w:tcW w:w="712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14325" cy="323850"/>
                  <wp:effectExtent l="0" t="0" r="9525" b="0"/>
                  <wp:docPr id="58" name="Obraz 58" descr="MC90035207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MC90035207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14325" cy="323850"/>
                  <wp:effectExtent l="0" t="0" r="9525" b="0"/>
                  <wp:docPr id="59" name="Obraz 59" descr="MC90035207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MC90035207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F73F7F" w:rsidP="00F73F7F"/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457200" cy="247650"/>
                  <wp:effectExtent l="0" t="0" r="0" b="0"/>
                  <wp:docPr id="60" name="Obraz 60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5" w:type="dxa"/>
            <w:shd w:val="clear" w:color="auto" w:fill="auto"/>
          </w:tcPr>
          <w:p w:rsidR="00F73F7F" w:rsidRDefault="00F73F7F" w:rsidP="00F73F7F"/>
        </w:tc>
      </w:tr>
      <w:tr w:rsidR="00F73F7F" w:rsidTr="00F73F7F"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61950" cy="304800"/>
                  <wp:effectExtent l="0" t="0" r="0" b="0"/>
                  <wp:docPr id="61" name="Obraz 61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61950" cy="304800"/>
                  <wp:effectExtent l="0" t="0" r="0" b="0"/>
                  <wp:docPr id="62" name="Obraz 62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" w:type="dxa"/>
            <w:shd w:val="clear" w:color="auto" w:fill="auto"/>
          </w:tcPr>
          <w:p w:rsidR="00F73F7F" w:rsidRDefault="00F73F7F" w:rsidP="00F73F7F"/>
        </w:tc>
        <w:tc>
          <w:tcPr>
            <w:tcW w:w="764" w:type="dxa"/>
            <w:shd w:val="clear" w:color="auto" w:fill="auto"/>
          </w:tcPr>
          <w:p w:rsidR="00F73F7F" w:rsidRDefault="00F73F7F" w:rsidP="00F73F7F"/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52425" cy="323850"/>
                  <wp:effectExtent l="0" t="0" r="9525" b="0"/>
                  <wp:docPr id="63" name="Obraz 63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14325" cy="323850"/>
                  <wp:effectExtent l="0" t="0" r="9525" b="0"/>
                  <wp:docPr id="64" name="Obraz 64" descr="MC90035207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MC90035207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2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14325" cy="323850"/>
                  <wp:effectExtent l="0" t="0" r="9525" b="0"/>
                  <wp:docPr id="65" name="Obraz 65" descr="MC90035207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MC90035207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14325" cy="323850"/>
                  <wp:effectExtent l="0" t="0" r="9525" b="0"/>
                  <wp:docPr id="66" name="Obraz 66" descr="MC90035207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MC90035207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90525" cy="219075"/>
                  <wp:effectExtent l="0" t="0" r="9525" b="9525"/>
                  <wp:docPr id="67" name="Obraz 67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F73F7F" w:rsidP="00F73F7F"/>
        </w:tc>
        <w:tc>
          <w:tcPr>
            <w:tcW w:w="835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90525" cy="219075"/>
                  <wp:effectExtent l="0" t="0" r="9525" b="9525"/>
                  <wp:docPr id="68" name="Obraz 68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3F7F" w:rsidTr="00F73F7F"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61950" cy="304800"/>
                  <wp:effectExtent l="0" t="0" r="0" b="0"/>
                  <wp:docPr id="69" name="Obraz 69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61950" cy="304800"/>
                  <wp:effectExtent l="0" t="0" r="0" b="0"/>
                  <wp:docPr id="70" name="Obraz 70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61950" cy="304800"/>
                  <wp:effectExtent l="0" t="0" r="0" b="0"/>
                  <wp:docPr id="71" name="Obraz 71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52425" cy="323850"/>
                  <wp:effectExtent l="0" t="0" r="9525" b="0"/>
                  <wp:docPr id="72" name="Obraz 72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52425" cy="323850"/>
                  <wp:effectExtent l="0" t="0" r="9525" b="0"/>
                  <wp:docPr id="73" name="Obraz 73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F73F7F" w:rsidP="00F73F7F"/>
        </w:tc>
        <w:tc>
          <w:tcPr>
            <w:tcW w:w="712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14325" cy="323850"/>
                  <wp:effectExtent l="0" t="0" r="9525" b="0"/>
                  <wp:docPr id="74" name="Obraz 74" descr="MC90035207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MC90035207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14325" cy="323850"/>
                  <wp:effectExtent l="0" t="0" r="9525" b="0"/>
                  <wp:docPr id="75" name="Obraz 75" descr="MC90035207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MC90035207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90525" cy="219075"/>
                  <wp:effectExtent l="0" t="0" r="9525" b="9525"/>
                  <wp:docPr id="76" name="Obraz 76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90525" cy="219075"/>
                  <wp:effectExtent l="0" t="0" r="9525" b="9525"/>
                  <wp:docPr id="77" name="Obraz 77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5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90525" cy="219075"/>
                  <wp:effectExtent l="0" t="0" r="9525" b="9525"/>
                  <wp:docPr id="78" name="Obraz 78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3F7F" w:rsidTr="00F73F7F"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61950" cy="304800"/>
                  <wp:effectExtent l="0" t="0" r="0" b="0"/>
                  <wp:docPr id="79" name="Obraz 79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61950" cy="304800"/>
                  <wp:effectExtent l="0" t="0" r="0" b="0"/>
                  <wp:docPr id="80" name="Obraz 80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61950" cy="304800"/>
                  <wp:effectExtent l="0" t="0" r="0" b="0"/>
                  <wp:docPr id="81" name="Obraz 81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52425" cy="323850"/>
                  <wp:effectExtent l="0" t="0" r="9525" b="0"/>
                  <wp:docPr id="82" name="Obraz 82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52425" cy="323850"/>
                  <wp:effectExtent l="0" t="0" r="9525" b="0"/>
                  <wp:docPr id="83" name="Obraz 83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" w:type="dxa"/>
            <w:shd w:val="clear" w:color="auto" w:fill="auto"/>
          </w:tcPr>
          <w:p w:rsidR="00F73F7F" w:rsidRDefault="00F73F7F" w:rsidP="00F73F7F"/>
        </w:tc>
        <w:tc>
          <w:tcPr>
            <w:tcW w:w="712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14325" cy="323850"/>
                  <wp:effectExtent l="0" t="0" r="9525" b="0"/>
                  <wp:docPr id="84" name="Obraz 84" descr="MC90035207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MC90035207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F73F7F" w:rsidP="00F73F7F"/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90525" cy="219075"/>
                  <wp:effectExtent l="0" t="0" r="9525" b="9525"/>
                  <wp:docPr id="85" name="Obraz 85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90525" cy="219075"/>
                  <wp:effectExtent l="0" t="0" r="9525" b="9525"/>
                  <wp:docPr id="86" name="Obraz 86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5" w:type="dxa"/>
            <w:shd w:val="clear" w:color="auto" w:fill="auto"/>
          </w:tcPr>
          <w:p w:rsidR="00F73F7F" w:rsidRDefault="007C2C71" w:rsidP="00F73F7F">
            <w:r>
              <w:rPr>
                <w:noProof/>
              </w:rPr>
              <w:drawing>
                <wp:inline distT="0" distB="0" distL="0" distR="0">
                  <wp:extent cx="390525" cy="219075"/>
                  <wp:effectExtent l="0" t="0" r="9525" b="9525"/>
                  <wp:docPr id="87" name="Obraz 87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3F7F" w:rsidRDefault="00F73F7F" w:rsidP="00F73F7F"/>
    <w:p w:rsidR="00F73F7F" w:rsidRDefault="00F73F7F" w:rsidP="00F73F7F"/>
    <w:p w:rsidR="00F73F7F" w:rsidRDefault="007C2C71" w:rsidP="00F73F7F">
      <w:r>
        <w:rPr>
          <w:noProof/>
        </w:rPr>
        <w:drawing>
          <wp:inline distT="0" distB="0" distL="0" distR="0">
            <wp:extent cx="361950" cy="304800"/>
            <wp:effectExtent l="0" t="0" r="0" b="0"/>
            <wp:docPr id="88" name="Obraz 88" descr="MC900391446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MC900391446[1]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 xml:space="preserve">     </w:t>
      </w:r>
      <w:r>
        <w:rPr>
          <w:noProof/>
        </w:rPr>
        <w:drawing>
          <wp:inline distT="0" distB="0" distL="0" distR="0">
            <wp:extent cx="838200" cy="762000"/>
            <wp:effectExtent l="0" t="0" r="0" b="0"/>
            <wp:docPr id="89" name="Obraz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ab/>
      </w:r>
      <w:r w:rsidR="00F73F7F">
        <w:tab/>
        <w:t xml:space="preserve"> </w:t>
      </w:r>
      <w:r>
        <w:rPr>
          <w:noProof/>
        </w:rPr>
        <w:drawing>
          <wp:inline distT="0" distB="0" distL="0" distR="0">
            <wp:extent cx="285750" cy="304800"/>
            <wp:effectExtent l="0" t="0" r="0" b="0"/>
            <wp:docPr id="90" name="Obraz 90" descr="MC900151207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MC900151207[1]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 xml:space="preserve">    </w:t>
      </w:r>
      <w:r>
        <w:rPr>
          <w:noProof/>
        </w:rPr>
        <w:drawing>
          <wp:inline distT="0" distB="0" distL="0" distR="0">
            <wp:extent cx="857250" cy="781050"/>
            <wp:effectExtent l="0" t="0" r="0" b="0"/>
            <wp:docPr id="91" name="Obraz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 xml:space="preserve">         </w:t>
      </w:r>
      <w:r>
        <w:rPr>
          <w:noProof/>
        </w:rPr>
        <w:drawing>
          <wp:inline distT="0" distB="0" distL="0" distR="0">
            <wp:extent cx="352425" cy="323850"/>
            <wp:effectExtent l="0" t="0" r="9525" b="0"/>
            <wp:docPr id="92" name="Obraz 92" descr="MC900346895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MC900346895[1]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 xml:space="preserve">  </w:t>
      </w:r>
      <w:r>
        <w:rPr>
          <w:noProof/>
        </w:rPr>
        <w:drawing>
          <wp:inline distT="0" distB="0" distL="0" distR="0">
            <wp:extent cx="809625" cy="809625"/>
            <wp:effectExtent l="0" t="0" r="9525" b="9525"/>
            <wp:docPr id="93" name="Obraz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 xml:space="preserve">  </w:t>
      </w:r>
    </w:p>
    <w:p w:rsidR="00F73F7F" w:rsidRDefault="00F73F7F" w:rsidP="00F73F7F"/>
    <w:p w:rsidR="00F73F7F" w:rsidRDefault="00F73F7F" w:rsidP="00F73F7F"/>
    <w:p w:rsidR="00F73F7F" w:rsidRDefault="007C2C71" w:rsidP="00F73F7F">
      <w:r>
        <w:rPr>
          <w:noProof/>
        </w:rPr>
        <w:drawing>
          <wp:inline distT="0" distB="0" distL="0" distR="0">
            <wp:extent cx="314325" cy="323850"/>
            <wp:effectExtent l="0" t="0" r="9525" b="0"/>
            <wp:docPr id="94" name="Obraz 94" descr="MC900352076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MC900352076[1]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 xml:space="preserve">     </w:t>
      </w:r>
      <w:r>
        <w:rPr>
          <w:noProof/>
        </w:rPr>
        <w:drawing>
          <wp:inline distT="0" distB="0" distL="0" distR="0">
            <wp:extent cx="857250" cy="742950"/>
            <wp:effectExtent l="0" t="0" r="0" b="0"/>
            <wp:docPr id="95" name="Obraz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ab/>
      </w:r>
      <w:r w:rsidR="00F73F7F">
        <w:tab/>
      </w:r>
      <w:r>
        <w:rPr>
          <w:noProof/>
        </w:rPr>
        <w:drawing>
          <wp:inline distT="0" distB="0" distL="0" distR="0">
            <wp:extent cx="457200" cy="247650"/>
            <wp:effectExtent l="0" t="0" r="0" b="0"/>
            <wp:docPr id="96" name="Obraz 96" descr="MC900326474[2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MC900326474[2]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 xml:space="preserve"> </w:t>
      </w:r>
      <w:r>
        <w:rPr>
          <w:noProof/>
        </w:rPr>
        <w:drawing>
          <wp:inline distT="0" distB="0" distL="0" distR="0">
            <wp:extent cx="762000" cy="742950"/>
            <wp:effectExtent l="0" t="0" r="0" b="0"/>
            <wp:docPr id="97" name="Obraz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ab/>
      </w:r>
      <w:r w:rsidR="00F73F7F">
        <w:tab/>
      </w:r>
      <w:r>
        <w:rPr>
          <w:noProof/>
        </w:rPr>
        <w:drawing>
          <wp:inline distT="0" distB="0" distL="0" distR="0">
            <wp:extent cx="581025" cy="323850"/>
            <wp:effectExtent l="0" t="0" r="9525" b="0"/>
            <wp:docPr id="98" name="Obraz 98" descr="MC900346891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MC900346891[1]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 xml:space="preserve">   </w:t>
      </w:r>
      <w:r>
        <w:rPr>
          <w:noProof/>
        </w:rPr>
        <w:drawing>
          <wp:inline distT="0" distB="0" distL="0" distR="0">
            <wp:extent cx="895350" cy="771525"/>
            <wp:effectExtent l="0" t="0" r="0" b="9525"/>
            <wp:docPr id="99" name="Obraz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F7F" w:rsidRDefault="00F73F7F" w:rsidP="00F73F7F">
      <w:pPr>
        <w:jc w:val="center"/>
      </w:pPr>
    </w:p>
    <w:p w:rsidR="00F73F7F" w:rsidRDefault="00F73F7F" w:rsidP="00F73F7F">
      <w:pPr>
        <w:jc w:val="center"/>
      </w:pPr>
    </w:p>
    <w:p w:rsidR="00F73F7F" w:rsidRDefault="00F73F7F" w:rsidP="00F73F7F">
      <w:pPr>
        <w:jc w:val="center"/>
      </w:pPr>
    </w:p>
    <w:p w:rsidR="00F73F7F" w:rsidRDefault="00F73F7F" w:rsidP="00F73F7F">
      <w:pPr>
        <w:jc w:val="center"/>
      </w:pPr>
    </w:p>
    <w:p w:rsidR="00F73F7F" w:rsidRDefault="00F73F7F" w:rsidP="00F73F7F">
      <w:pPr>
        <w:jc w:val="center"/>
      </w:pPr>
    </w:p>
    <w:p w:rsidR="00F73F7F" w:rsidRDefault="00F73F7F" w:rsidP="00F73F7F">
      <w:pPr>
        <w:jc w:val="center"/>
      </w:pPr>
    </w:p>
    <w:p w:rsidR="00F73F7F" w:rsidRDefault="00F73F7F" w:rsidP="00F73F7F">
      <w:pPr>
        <w:jc w:val="center"/>
      </w:pPr>
    </w:p>
    <w:p w:rsidR="00F73F7F" w:rsidRDefault="00F73F7F" w:rsidP="00F73F7F">
      <w:pPr>
        <w:jc w:val="center"/>
      </w:pPr>
    </w:p>
    <w:p w:rsidR="00F73F7F" w:rsidRDefault="00F73F7F" w:rsidP="00F73F7F">
      <w:pPr>
        <w:jc w:val="center"/>
      </w:pPr>
    </w:p>
    <w:p w:rsidR="00F73F7F" w:rsidRDefault="00F73F7F" w:rsidP="00F73F7F">
      <w:pPr>
        <w:jc w:val="center"/>
      </w:pPr>
    </w:p>
    <w:p w:rsidR="00F73F7F" w:rsidRDefault="00F73F7F" w:rsidP="00F73F7F">
      <w:pPr>
        <w:jc w:val="center"/>
      </w:pPr>
    </w:p>
    <w:p w:rsidR="006261F3" w:rsidRDefault="006261F3" w:rsidP="00F73F7F">
      <w:pPr>
        <w:rPr>
          <w:b/>
        </w:rPr>
      </w:pPr>
    </w:p>
    <w:p w:rsidR="006261F3" w:rsidRDefault="006261F3" w:rsidP="00F73F7F">
      <w:pPr>
        <w:rPr>
          <w:b/>
        </w:rPr>
      </w:pPr>
    </w:p>
    <w:p w:rsidR="006261F3" w:rsidRDefault="006261F3" w:rsidP="00F73F7F">
      <w:pPr>
        <w:rPr>
          <w:b/>
        </w:rPr>
      </w:pPr>
    </w:p>
    <w:p w:rsidR="006261F3" w:rsidRDefault="006261F3" w:rsidP="00F73F7F">
      <w:pPr>
        <w:rPr>
          <w:b/>
        </w:rPr>
      </w:pPr>
    </w:p>
    <w:p w:rsidR="006261F3" w:rsidRDefault="006261F3" w:rsidP="00F73F7F">
      <w:pPr>
        <w:rPr>
          <w:b/>
        </w:rPr>
      </w:pPr>
    </w:p>
    <w:p w:rsidR="00F73F7F" w:rsidRPr="001F5C82" w:rsidRDefault="00F73F7F" w:rsidP="00F73F7F">
      <w:pPr>
        <w:rPr>
          <w:b/>
        </w:rPr>
      </w:pPr>
      <w:r w:rsidRPr="001F5C82">
        <w:rPr>
          <w:b/>
        </w:rPr>
        <w:lastRenderedPageBreak/>
        <w:t>Zadanie</w:t>
      </w:r>
      <w:r w:rsidR="008A6B3E">
        <w:rPr>
          <w:b/>
        </w:rPr>
        <w:t>:</w:t>
      </w:r>
      <w:bookmarkStart w:id="0" w:name="_GoBack"/>
      <w:bookmarkEnd w:id="0"/>
      <w:r w:rsidRPr="001F5C82">
        <w:rPr>
          <w:b/>
        </w:rPr>
        <w:t xml:space="preserve"> </w:t>
      </w:r>
    </w:p>
    <w:p w:rsidR="00F73F7F" w:rsidRDefault="00F73F7F" w:rsidP="00F73F7F"/>
    <w:p w:rsidR="00F73F7F" w:rsidRDefault="008A6B3E" w:rsidP="00F73F7F">
      <w:r>
        <w:t>Policz przyjaciół Ś</w:t>
      </w:r>
      <w:r w:rsidR="00F73F7F">
        <w:t>limaczka i wpisz w kratki właściwe liczby.</w:t>
      </w:r>
    </w:p>
    <w:p w:rsidR="00F73F7F" w:rsidRDefault="00F73F7F" w:rsidP="00F73F7F">
      <w:pPr>
        <w:jc w:val="center"/>
      </w:pPr>
    </w:p>
    <w:p w:rsidR="00F73F7F" w:rsidRDefault="00F73F7F" w:rsidP="00F73F7F">
      <w:pPr>
        <w:jc w:val="center"/>
      </w:pPr>
    </w:p>
    <w:p w:rsidR="00F73F7F" w:rsidRDefault="007C2C71" w:rsidP="00F73F7F">
      <w:pPr>
        <w:jc w:val="center"/>
      </w:pPr>
      <w:r>
        <w:rPr>
          <w:noProof/>
        </w:rPr>
        <w:drawing>
          <wp:inline distT="0" distB="0" distL="0" distR="0">
            <wp:extent cx="847725" cy="714375"/>
            <wp:effectExtent l="0" t="0" r="9525" b="9525"/>
            <wp:docPr id="100" name="Obraz 100" descr="MC900391446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MC900391446[1]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F7F" w:rsidRDefault="00F73F7F" w:rsidP="00F73F7F">
      <w:pPr>
        <w:jc w:val="center"/>
      </w:pPr>
    </w:p>
    <w:p w:rsidR="00F73F7F" w:rsidRDefault="007C2C71" w:rsidP="00F73F7F">
      <w:r>
        <w:rPr>
          <w:noProof/>
        </w:rPr>
        <w:drawing>
          <wp:inline distT="0" distB="0" distL="0" distR="0">
            <wp:extent cx="390525" cy="419100"/>
            <wp:effectExtent l="0" t="0" r="9525" b="0"/>
            <wp:docPr id="101" name="Obraz 101" descr="MC900151207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MC900151207[1]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0525" cy="419100"/>
            <wp:effectExtent l="0" t="0" r="9525" b="0"/>
            <wp:docPr id="102" name="Obraz 102" descr="MC900151207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MC900151207[1]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0525" cy="419100"/>
            <wp:effectExtent l="0" t="0" r="9525" b="0"/>
            <wp:docPr id="103" name="Obraz 103" descr="MC900151207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MC900151207[1]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0525" cy="419100"/>
            <wp:effectExtent l="0" t="0" r="9525" b="0"/>
            <wp:docPr id="104" name="Obraz 104" descr="MC900151207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MC900151207[1]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0525" cy="419100"/>
            <wp:effectExtent l="0" t="0" r="9525" b="0"/>
            <wp:docPr id="105" name="Obraz 105" descr="MC900151207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MC900151207[1]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0525" cy="419100"/>
            <wp:effectExtent l="0" t="0" r="9525" b="0"/>
            <wp:docPr id="106" name="Obraz 106" descr="MC900151207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MC900151207[1]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ab/>
      </w:r>
      <w:r w:rsidR="00F73F7F">
        <w:tab/>
      </w:r>
      <w:r w:rsidR="00F73F7F">
        <w:tab/>
      </w:r>
      <w:r w:rsidR="00F73F7F">
        <w:tab/>
      </w:r>
      <w:r w:rsidR="00F73F7F">
        <w:tab/>
      </w:r>
      <w:r>
        <w:rPr>
          <w:noProof/>
        </w:rPr>
        <w:drawing>
          <wp:inline distT="0" distB="0" distL="0" distR="0">
            <wp:extent cx="676275" cy="628650"/>
            <wp:effectExtent l="0" t="0" r="9525" b="0"/>
            <wp:docPr id="107" name="Obraz 107" descr="duo-tablica-do-pisania-w_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duo-tablica-do-pisania-w_2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94" t="50664" r="54265" b="34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F7F" w:rsidRDefault="00F73F7F" w:rsidP="00F73F7F"/>
    <w:p w:rsidR="00F73F7F" w:rsidRDefault="007C2C71" w:rsidP="00F73F7F">
      <w:r>
        <w:rPr>
          <w:noProof/>
        </w:rPr>
        <w:drawing>
          <wp:inline distT="0" distB="0" distL="0" distR="0">
            <wp:extent cx="447675" cy="409575"/>
            <wp:effectExtent l="0" t="0" r="9525" b="9525"/>
            <wp:docPr id="108" name="Obraz 108" descr="MC900346895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MC900346895[1]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47675" cy="409575"/>
            <wp:effectExtent l="0" t="0" r="9525" b="9525"/>
            <wp:docPr id="109" name="Obraz 109" descr="MC900346895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MC900346895[1]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47675" cy="409575"/>
            <wp:effectExtent l="0" t="0" r="9525" b="9525"/>
            <wp:docPr id="110" name="Obraz 110" descr="MC900346895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MC900346895[1]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47675" cy="409575"/>
            <wp:effectExtent l="0" t="0" r="9525" b="9525"/>
            <wp:docPr id="111" name="Obraz 111" descr="MC900346895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MC900346895[1]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47675" cy="409575"/>
            <wp:effectExtent l="0" t="0" r="9525" b="9525"/>
            <wp:docPr id="112" name="Obraz 112" descr="MC900346895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MC900346895[1]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47675" cy="409575"/>
            <wp:effectExtent l="0" t="0" r="9525" b="9525"/>
            <wp:docPr id="113" name="Obraz 113" descr="MC900346895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MC900346895[1]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47675" cy="409575"/>
            <wp:effectExtent l="0" t="0" r="9525" b="9525"/>
            <wp:docPr id="114" name="Obraz 114" descr="MC900346895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MC900346895[1]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47675" cy="409575"/>
            <wp:effectExtent l="0" t="0" r="9525" b="9525"/>
            <wp:docPr id="115" name="Obraz 115" descr="MC900346895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MC900346895[1]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ab/>
      </w:r>
      <w:r w:rsidR="00F73F7F">
        <w:tab/>
      </w:r>
      <w:r w:rsidR="00F73F7F">
        <w:tab/>
      </w:r>
      <w:r>
        <w:rPr>
          <w:noProof/>
        </w:rPr>
        <w:drawing>
          <wp:inline distT="0" distB="0" distL="0" distR="0">
            <wp:extent cx="676275" cy="628650"/>
            <wp:effectExtent l="0" t="0" r="9525" b="0"/>
            <wp:docPr id="116" name="Obraz 116" descr="duo-tablica-do-pisania-w_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duo-tablica-do-pisania-w_2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94" t="50664" r="54265" b="34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F7F" w:rsidRDefault="00F73F7F" w:rsidP="00F73F7F"/>
    <w:p w:rsidR="00F73F7F" w:rsidRDefault="007C2C71" w:rsidP="00F73F7F">
      <w:r>
        <w:rPr>
          <w:noProof/>
        </w:rPr>
        <w:drawing>
          <wp:inline distT="0" distB="0" distL="0" distR="0">
            <wp:extent cx="485775" cy="504825"/>
            <wp:effectExtent l="0" t="0" r="9525" b="9525"/>
            <wp:docPr id="117" name="Obraz 117" descr="MC900352076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MC900352076[1]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85775" cy="504825"/>
            <wp:effectExtent l="0" t="0" r="9525" b="9525"/>
            <wp:docPr id="118" name="Obraz 118" descr="MC900352076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MC900352076[1]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85775" cy="504825"/>
            <wp:effectExtent l="0" t="0" r="9525" b="9525"/>
            <wp:docPr id="119" name="Obraz 119" descr="MC900352076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MC900352076[1]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85775" cy="504825"/>
            <wp:effectExtent l="0" t="0" r="9525" b="9525"/>
            <wp:docPr id="120" name="Obraz 120" descr="MC900352076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MC900352076[1]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ab/>
      </w:r>
      <w:r w:rsidR="00F73F7F">
        <w:tab/>
      </w:r>
      <w:r w:rsidR="00F73F7F">
        <w:tab/>
      </w:r>
      <w:r w:rsidR="00F73F7F">
        <w:tab/>
      </w:r>
      <w:r w:rsidR="00F73F7F">
        <w:tab/>
      </w:r>
      <w:r w:rsidR="00F73F7F">
        <w:tab/>
      </w:r>
      <w:r>
        <w:rPr>
          <w:noProof/>
        </w:rPr>
        <w:drawing>
          <wp:inline distT="0" distB="0" distL="0" distR="0">
            <wp:extent cx="676275" cy="628650"/>
            <wp:effectExtent l="0" t="0" r="9525" b="0"/>
            <wp:docPr id="121" name="Obraz 121" descr="duo-tablica-do-pisania-w_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duo-tablica-do-pisania-w_2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94" t="50664" r="54265" b="34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F7F" w:rsidRDefault="00F73F7F" w:rsidP="00F73F7F"/>
    <w:p w:rsidR="00F73F7F" w:rsidRDefault="00F73F7F" w:rsidP="00F73F7F"/>
    <w:p w:rsidR="00F73F7F" w:rsidRDefault="007C2C71" w:rsidP="00F73F7F">
      <w:r>
        <w:rPr>
          <w:noProof/>
        </w:rPr>
        <w:drawing>
          <wp:inline distT="0" distB="0" distL="0" distR="0">
            <wp:extent cx="771525" cy="419100"/>
            <wp:effectExtent l="0" t="0" r="9525" b="0"/>
            <wp:docPr id="122" name="Obraz 122" descr="MC900326474[2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MC900326474[2]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71525" cy="419100"/>
            <wp:effectExtent l="0" t="0" r="9525" b="0"/>
            <wp:docPr id="123" name="Obraz 123" descr="MC900326474[2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MC900326474[2]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71525" cy="419100"/>
            <wp:effectExtent l="0" t="0" r="9525" b="0"/>
            <wp:docPr id="124" name="Obraz 124" descr="MC900326474[2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MC900326474[2]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71525" cy="419100"/>
            <wp:effectExtent l="0" t="0" r="9525" b="0"/>
            <wp:docPr id="125" name="Obraz 125" descr="MC900326474[2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MC900326474[2]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71525" cy="419100"/>
            <wp:effectExtent l="0" t="0" r="9525" b="0"/>
            <wp:docPr id="126" name="Obraz 126" descr="MC900326474[2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MC900326474[2]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ab/>
      </w:r>
      <w:r w:rsidR="00F73F7F">
        <w:tab/>
      </w:r>
      <w:r>
        <w:rPr>
          <w:noProof/>
        </w:rPr>
        <w:drawing>
          <wp:inline distT="0" distB="0" distL="0" distR="0">
            <wp:extent cx="676275" cy="628650"/>
            <wp:effectExtent l="0" t="0" r="9525" b="0"/>
            <wp:docPr id="127" name="Obraz 127" descr="duo-tablica-do-pisania-w_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duo-tablica-do-pisania-w_2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94" t="50664" r="54265" b="34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F7F" w:rsidRDefault="00F73F7F" w:rsidP="00F73F7F"/>
    <w:p w:rsidR="00F73F7F" w:rsidRDefault="00F73F7F" w:rsidP="00F73F7F"/>
    <w:p w:rsidR="00F73F7F" w:rsidRDefault="007C2C71" w:rsidP="00F73F7F">
      <w:r>
        <w:rPr>
          <w:noProof/>
        </w:rPr>
        <w:drawing>
          <wp:inline distT="0" distB="0" distL="0" distR="0">
            <wp:extent cx="390525" cy="219075"/>
            <wp:effectExtent l="0" t="0" r="9525" b="9525"/>
            <wp:docPr id="128" name="Obraz 128" descr="MC900346891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MC900346891[1]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0525" cy="219075"/>
            <wp:effectExtent l="0" t="0" r="9525" b="9525"/>
            <wp:docPr id="129" name="Obraz 129" descr="MC900346891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MC900346891[1]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0525" cy="219075"/>
            <wp:effectExtent l="0" t="0" r="9525" b="9525"/>
            <wp:docPr id="130" name="Obraz 130" descr="MC900346891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MC900346891[1]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0525" cy="219075"/>
            <wp:effectExtent l="0" t="0" r="9525" b="9525"/>
            <wp:docPr id="131" name="Obraz 131" descr="MC900346891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 descr="MC900346891[1]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0525" cy="219075"/>
            <wp:effectExtent l="0" t="0" r="9525" b="9525"/>
            <wp:docPr id="132" name="Obraz 132" descr="MC900346891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MC900346891[1]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0525" cy="219075"/>
            <wp:effectExtent l="0" t="0" r="9525" b="9525"/>
            <wp:docPr id="133" name="Obraz 133" descr="MC900346891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MC900346891[1]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0525" cy="219075"/>
            <wp:effectExtent l="0" t="0" r="9525" b="9525"/>
            <wp:docPr id="134" name="Obraz 134" descr="MC900346891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MC900346891[1]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0525" cy="219075"/>
            <wp:effectExtent l="0" t="0" r="9525" b="9525"/>
            <wp:docPr id="135" name="Obraz 135" descr="MC900346891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MC900346891[1]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0525" cy="219075"/>
            <wp:effectExtent l="0" t="0" r="9525" b="9525"/>
            <wp:docPr id="136" name="Obraz 136" descr="MC900346891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MC900346891[1]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F7F">
        <w:tab/>
      </w:r>
      <w:r w:rsidR="00F73F7F">
        <w:tab/>
      </w:r>
      <w:r w:rsidR="00F73F7F">
        <w:tab/>
      </w:r>
      <w:r>
        <w:rPr>
          <w:noProof/>
        </w:rPr>
        <w:drawing>
          <wp:inline distT="0" distB="0" distL="0" distR="0">
            <wp:extent cx="676275" cy="628650"/>
            <wp:effectExtent l="0" t="0" r="9525" b="0"/>
            <wp:docPr id="137" name="Obraz 137" descr="duo-tablica-do-pisania-w_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duo-tablica-do-pisania-w_2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94" t="50664" r="54265" b="34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>
      <w:r>
        <w:lastRenderedPageBreak/>
        <w:t>Porządkowanie zbioru według wzrastającej i malejącej liczebności.</w:t>
      </w:r>
    </w:p>
    <w:p w:rsidR="00F73F7F" w:rsidRDefault="00F73F7F" w:rsidP="00F73F7F"/>
    <w:p w:rsidR="00F73F7F" w:rsidRDefault="007C2C71" w:rsidP="00F73F7F">
      <w:pPr>
        <w:numPr>
          <w:ilvl w:val="0"/>
          <w:numId w:val="9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1" locked="0" layoutInCell="1" allowOverlap="1">
                <wp:simplePos x="0" y="0"/>
                <wp:positionH relativeFrom="column">
                  <wp:posOffset>3719195</wp:posOffset>
                </wp:positionH>
                <wp:positionV relativeFrom="paragraph">
                  <wp:posOffset>301625</wp:posOffset>
                </wp:positionV>
                <wp:extent cx="1390650" cy="1314450"/>
                <wp:effectExtent l="13970" t="6350" r="5080" b="12700"/>
                <wp:wrapNone/>
                <wp:docPr id="225" name="Oval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0650" cy="1314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8" o:spid="_x0000_s1026" style="position:absolute;margin-left:292.85pt;margin-top:23.75pt;width:109.5pt;height:103.5pt;z-index:-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"/>
            </w:pict>
          </mc:Fallback>
        </mc:AlternateContent>
      </w:r>
      <w:r w:rsidR="00F73F7F">
        <w:t>Obejrzyj ilustracje i połącz strzałkami zbiory tak, aby każdy następny miał o jedno jabłko mniej.</w:t>
      </w:r>
      <w:r w:rsidR="00F73F7F" w:rsidRPr="007B3F44">
        <w:rPr>
          <w:color w:val="000000"/>
        </w:rPr>
        <w:t xml:space="preserve"> </w:t>
      </w:r>
    </w:p>
    <w:p w:rsidR="00F73F7F" w:rsidRDefault="007C2C71" w:rsidP="00F73F7F">
      <w:r>
        <w:rPr>
          <w:noProof/>
        </w:rPr>
        <mc:AlternateContent>
          <mc:Choice Requires="wps">
            <w:drawing>
              <wp:anchor distT="0" distB="0" distL="114300" distR="114300" simplePos="0" relativeHeight="251633664" behindDoc="1" locked="0" layoutInCell="1" allowOverlap="1">
                <wp:simplePos x="0" y="0"/>
                <wp:positionH relativeFrom="column">
                  <wp:posOffset>2214245</wp:posOffset>
                </wp:positionH>
                <wp:positionV relativeFrom="paragraph">
                  <wp:posOffset>113030</wp:posOffset>
                </wp:positionV>
                <wp:extent cx="1143000" cy="1028700"/>
                <wp:effectExtent l="13970" t="8255" r="5080" b="10795"/>
                <wp:wrapNone/>
                <wp:docPr id="224" name="Oval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0287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7" o:spid="_x0000_s1026" style="position:absolute;margin-left:174.35pt;margin-top:8.9pt;width:90pt;height:81pt;z-index:-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640" behindDoc="1" locked="0" layoutInCell="1" allowOverlap="1">
                <wp:simplePos x="0" y="0"/>
                <wp:positionH relativeFrom="column">
                  <wp:posOffset>175895</wp:posOffset>
                </wp:positionH>
                <wp:positionV relativeFrom="paragraph">
                  <wp:posOffset>113030</wp:posOffset>
                </wp:positionV>
                <wp:extent cx="1771650" cy="1657350"/>
                <wp:effectExtent l="13970" t="8255" r="5080" b="10795"/>
                <wp:wrapNone/>
                <wp:docPr id="223" name="Oval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1650" cy="16573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" o:spid="_x0000_s1026" style="position:absolute;margin-left:13.85pt;margin-top:8.9pt;width:139.5pt;height:130.5pt;z-index:-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"/>
            </w:pict>
          </mc:Fallback>
        </mc:AlternateContent>
      </w:r>
    </w:p>
    <w:p w:rsidR="00F73F7F" w:rsidRDefault="007C2C71" w:rsidP="00F73F7F">
      <w:r>
        <w:rPr>
          <w:noProof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4471670</wp:posOffset>
            </wp:positionH>
            <wp:positionV relativeFrom="paragraph">
              <wp:posOffset>152400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22" name="Obraz 32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6976" behindDoc="1" locked="0" layoutInCell="1" allowOverlap="1">
            <wp:simplePos x="0" y="0"/>
            <wp:positionH relativeFrom="column">
              <wp:posOffset>3985895</wp:posOffset>
            </wp:positionH>
            <wp:positionV relativeFrom="paragraph">
              <wp:posOffset>51435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21" name="Obraz 30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39808" behindDoc="1" locked="0" layoutInCell="1" allowOverlap="1">
            <wp:simplePos x="0" y="0"/>
            <wp:positionH relativeFrom="column">
              <wp:posOffset>965835</wp:posOffset>
            </wp:positionH>
            <wp:positionV relativeFrom="paragraph">
              <wp:posOffset>51435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20" name="Obraz 23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3F7F" w:rsidRDefault="007C2C71" w:rsidP="00F73F7F">
      <w:r>
        <w:rPr>
          <w:noProof/>
        </w:rPr>
        <w:drawing>
          <wp:anchor distT="0" distB="0" distL="114300" distR="114300" simplePos="0" relativeHeight="251640832" behindDoc="1" locked="0" layoutInCell="1" allowOverlap="1">
            <wp:simplePos x="0" y="0"/>
            <wp:positionH relativeFrom="column">
              <wp:posOffset>741680</wp:posOffset>
            </wp:positionH>
            <wp:positionV relativeFrom="paragraph">
              <wp:posOffset>320675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19" name="Obraz 24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4123690</wp:posOffset>
            </wp:positionH>
            <wp:positionV relativeFrom="paragraph">
              <wp:posOffset>320675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18" name="Obraz 31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5952" behindDoc="1" locked="0" layoutInCell="1" allowOverlap="1">
            <wp:simplePos x="0" y="0"/>
            <wp:positionH relativeFrom="column">
              <wp:posOffset>2590800</wp:posOffset>
            </wp:positionH>
            <wp:positionV relativeFrom="paragraph">
              <wp:posOffset>86360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17" name="Obraz 29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38784" behindDoc="1" locked="0" layoutInCell="1" allowOverlap="1">
            <wp:simplePos x="0" y="0"/>
            <wp:positionH relativeFrom="column">
              <wp:posOffset>400050</wp:posOffset>
            </wp:positionH>
            <wp:positionV relativeFrom="paragraph">
              <wp:posOffset>152400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16" name="Obraz 22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3904" behindDoc="1" locked="0" layoutInCell="1" allowOverlap="1">
            <wp:simplePos x="0" y="0"/>
            <wp:positionH relativeFrom="column">
              <wp:posOffset>1405890</wp:posOffset>
            </wp:positionH>
            <wp:positionV relativeFrom="paragraph">
              <wp:posOffset>152400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15" name="Obraz 27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3F7F" w:rsidRDefault="00F73F7F" w:rsidP="00F73F7F"/>
    <w:p w:rsidR="00F73F7F" w:rsidRDefault="007C2C71" w:rsidP="00F73F7F">
      <w:r>
        <w:rPr>
          <w:noProof/>
        </w:rPr>
        <w:drawing>
          <wp:anchor distT="0" distB="0" distL="114300" distR="114300" simplePos="0" relativeHeight="251644928" behindDoc="1" locked="0" layoutInCell="1" allowOverlap="1">
            <wp:simplePos x="0" y="0"/>
            <wp:positionH relativeFrom="column">
              <wp:posOffset>1085215</wp:posOffset>
            </wp:positionH>
            <wp:positionV relativeFrom="paragraph">
              <wp:posOffset>-175260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14" name="Obraz 28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3F7F" w:rsidRDefault="007C2C71" w:rsidP="00F73F7F">
      <w:r>
        <w:rPr>
          <w:noProof/>
        </w:rPr>
        <w:drawing>
          <wp:anchor distT="0" distB="0" distL="114300" distR="114300" simplePos="0" relativeHeight="251641856" behindDoc="1" locked="0" layoutInCell="1" allowOverlap="1">
            <wp:simplePos x="0" y="0"/>
            <wp:positionH relativeFrom="column">
              <wp:posOffset>480060</wp:posOffset>
            </wp:positionH>
            <wp:positionV relativeFrom="paragraph">
              <wp:posOffset>41910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13" name="Obraz 25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2880" behindDoc="1" locked="0" layoutInCell="1" allowOverlap="1">
            <wp:simplePos x="0" y="0"/>
            <wp:positionH relativeFrom="column">
              <wp:posOffset>1062355</wp:posOffset>
            </wp:positionH>
            <wp:positionV relativeFrom="paragraph">
              <wp:posOffset>286385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12" name="Obraz 26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3F7F" w:rsidRDefault="007C2C71" w:rsidP="00F73F7F"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1" locked="0" layoutInCell="1" allowOverlap="1">
                <wp:simplePos x="0" y="0"/>
                <wp:positionH relativeFrom="column">
                  <wp:posOffset>4399915</wp:posOffset>
                </wp:positionH>
                <wp:positionV relativeFrom="paragraph">
                  <wp:posOffset>97790</wp:posOffset>
                </wp:positionV>
                <wp:extent cx="1171575" cy="1319530"/>
                <wp:effectExtent l="8890" t="12065" r="10160" b="11430"/>
                <wp:wrapNone/>
                <wp:docPr id="211" name="Oval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131953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0" o:spid="_x0000_s1026" style="position:absolute;margin-left:346.45pt;margin-top:7.7pt;width:92.25pt;height:103.9pt;z-index:-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"/>
            </w:pict>
          </mc:Fallback>
        </mc:AlternateContent>
      </w:r>
    </w:p>
    <w:p w:rsidR="00F73F7F" w:rsidRDefault="007C2C71" w:rsidP="00F73F7F"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4670425</wp:posOffset>
            </wp:positionH>
            <wp:positionV relativeFrom="paragraph">
              <wp:posOffset>41275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10" name="Obraz 48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1" locked="0" layoutInCell="1" allowOverlap="1">
                <wp:simplePos x="0" y="0"/>
                <wp:positionH relativeFrom="column">
                  <wp:posOffset>1947545</wp:posOffset>
                </wp:positionH>
                <wp:positionV relativeFrom="paragraph">
                  <wp:posOffset>21590</wp:posOffset>
                </wp:positionV>
                <wp:extent cx="1114425" cy="1030605"/>
                <wp:effectExtent l="13970" t="12065" r="5080" b="5080"/>
                <wp:wrapNone/>
                <wp:docPr id="209" name="Ova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14425" cy="10306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1" o:spid="_x0000_s1026" style="position:absolute;margin-left:153.35pt;margin-top:1.7pt;width:87.75pt;height:81.15pt;z-index:-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"/>
            </w:pict>
          </mc:Fallback>
        </mc:AlternateContent>
      </w:r>
    </w:p>
    <w:p w:rsidR="00F73F7F" w:rsidRDefault="007C2C71" w:rsidP="00F73F7F"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5107940</wp:posOffset>
            </wp:positionH>
            <wp:positionV relativeFrom="paragraph">
              <wp:posOffset>90805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08" name="Obraz 50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1087120</wp:posOffset>
                </wp:positionH>
                <wp:positionV relativeFrom="paragraph">
                  <wp:posOffset>209550</wp:posOffset>
                </wp:positionV>
                <wp:extent cx="0" cy="314325"/>
                <wp:effectExtent l="58420" t="9525" r="55880" b="19050"/>
                <wp:wrapNone/>
                <wp:docPr id="207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43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2" o:spid="_x0000_s1026" type="#_x0000_t32" style="position:absolute;margin-left:85.6pt;margin-top:16.5pt;width:0;height:24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">
                <v:stroke endarrow="block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2213610</wp:posOffset>
            </wp:positionH>
            <wp:positionV relativeFrom="paragraph">
              <wp:posOffset>90805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06" name="Obraz 40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3F7F" w:rsidRDefault="00F73F7F" w:rsidP="00F73F7F"/>
    <w:p w:rsidR="00F73F7F" w:rsidRDefault="007C2C71" w:rsidP="00F73F7F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2469515</wp:posOffset>
            </wp:positionH>
            <wp:positionV relativeFrom="paragraph">
              <wp:posOffset>13970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05" name="Obraz 41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822325</wp:posOffset>
            </wp:positionH>
            <wp:positionV relativeFrom="paragraph">
              <wp:posOffset>214630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04" name="Obraz 34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4556760</wp:posOffset>
            </wp:positionH>
            <wp:positionV relativeFrom="paragraph">
              <wp:posOffset>14605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03" name="Obraz 49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1252220</wp:posOffset>
            </wp:positionH>
            <wp:positionV relativeFrom="paragraph">
              <wp:posOffset>357505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02" name="Obraz 39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4899025</wp:posOffset>
            </wp:positionH>
            <wp:positionV relativeFrom="paragraph">
              <wp:posOffset>63500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201" name="Obraz 51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1" locked="0" layoutInCell="1" allowOverlap="1">
                <wp:simplePos x="0" y="0"/>
                <wp:positionH relativeFrom="column">
                  <wp:posOffset>311150</wp:posOffset>
                </wp:positionH>
                <wp:positionV relativeFrom="paragraph">
                  <wp:posOffset>81915</wp:posOffset>
                </wp:positionV>
                <wp:extent cx="1579245" cy="1539240"/>
                <wp:effectExtent l="6350" t="5715" r="5080" b="7620"/>
                <wp:wrapNone/>
                <wp:docPr id="200" name="Oval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9245" cy="153924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9" o:spid="_x0000_s1026" style="position:absolute;margin-left:24.5pt;margin-top:6.45pt;width:124.35pt;height:121.2pt;z-index:-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"/>
            </w:pict>
          </mc:Fallback>
        </mc:AlternateContent>
      </w:r>
    </w:p>
    <w:p w:rsidR="00F73F7F" w:rsidRDefault="007C2C71" w:rsidP="00F73F7F">
      <w:r>
        <w:rPr>
          <w:noProof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1308100</wp:posOffset>
            </wp:positionH>
            <wp:positionV relativeFrom="paragraph">
              <wp:posOffset>525780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199" name="Obraz 35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822960</wp:posOffset>
            </wp:positionH>
            <wp:positionV relativeFrom="paragraph">
              <wp:posOffset>462915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198" name="Obraz 37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3F7F" w:rsidRDefault="007C2C71" w:rsidP="00F73F7F">
      <w:r>
        <w:rPr>
          <w:noProof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964565</wp:posOffset>
            </wp:positionH>
            <wp:positionV relativeFrom="paragraph">
              <wp:posOffset>372745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197" name="Obraz 38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3638550</wp:posOffset>
            </wp:positionH>
            <wp:positionV relativeFrom="paragraph">
              <wp:posOffset>172720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196" name="Obraz 44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3185160</wp:posOffset>
            </wp:positionH>
            <wp:positionV relativeFrom="paragraph">
              <wp:posOffset>164465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195" name="Obraz 43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1" locked="0" layoutInCell="1" allowOverlap="1">
                <wp:simplePos x="0" y="0"/>
                <wp:positionH relativeFrom="column">
                  <wp:posOffset>2814320</wp:posOffset>
                </wp:positionH>
                <wp:positionV relativeFrom="paragraph">
                  <wp:posOffset>6985</wp:posOffset>
                </wp:positionV>
                <wp:extent cx="1585595" cy="1430020"/>
                <wp:effectExtent l="13970" t="6985" r="10160" b="10795"/>
                <wp:wrapNone/>
                <wp:docPr id="194" name="Oval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5595" cy="14300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3" o:spid="_x0000_s1026" style="position:absolute;margin-left:221.6pt;margin-top:.55pt;width:124.85pt;height:112.6pt;z-index:-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"/>
            </w:pict>
          </mc:Fallback>
        </mc:AlternateContent>
      </w:r>
    </w:p>
    <w:p w:rsidR="00F73F7F" w:rsidRDefault="007C2C71" w:rsidP="00F73F7F"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3833495</wp:posOffset>
            </wp:positionH>
            <wp:positionV relativeFrom="paragraph">
              <wp:posOffset>1073785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193" name="Obraz 46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3436620</wp:posOffset>
            </wp:positionH>
            <wp:positionV relativeFrom="paragraph">
              <wp:posOffset>1142365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192" name="Obraz 47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2934335</wp:posOffset>
            </wp:positionH>
            <wp:positionV relativeFrom="paragraph">
              <wp:posOffset>920750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191" name="Obraz 45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479425</wp:posOffset>
            </wp:positionH>
            <wp:positionV relativeFrom="paragraph">
              <wp:posOffset>75565</wp:posOffset>
            </wp:positionV>
            <wp:extent cx="343535" cy="343535"/>
            <wp:effectExtent l="0" t="0" r="0" b="0"/>
            <wp:wrapThrough wrapText="bothSides">
              <wp:wrapPolygon edited="0">
                <wp:start x="2396" y="0"/>
                <wp:lineTo x="0" y="4791"/>
                <wp:lineTo x="0" y="10780"/>
                <wp:lineTo x="3593" y="20362"/>
                <wp:lineTo x="16769" y="20362"/>
                <wp:lineTo x="20362" y="14373"/>
                <wp:lineTo x="20362" y="5989"/>
                <wp:lineTo x="16769" y="0"/>
                <wp:lineTo x="2396" y="0"/>
              </wp:wrapPolygon>
            </wp:wrapThrough>
            <wp:docPr id="190" name="Obraz 36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/>
    <w:p w:rsidR="00F73F7F" w:rsidRDefault="00F73F7F" w:rsidP="00F73F7F">
      <w:pPr>
        <w:numPr>
          <w:ilvl w:val="0"/>
          <w:numId w:val="9"/>
        </w:numPr>
      </w:pPr>
      <w:r>
        <w:t>Uzupełnij zbiory o odpowiednią ilość elementów.</w:t>
      </w:r>
    </w:p>
    <w:p w:rsidR="00F73F7F" w:rsidRDefault="007C2C71" w:rsidP="00F73F7F">
      <w:pPr>
        <w:pStyle w:val="Akapitzlist"/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1252220</wp:posOffset>
                </wp:positionH>
                <wp:positionV relativeFrom="paragraph">
                  <wp:posOffset>137160</wp:posOffset>
                </wp:positionV>
                <wp:extent cx="1504315" cy="1123950"/>
                <wp:effectExtent l="13970" t="13335" r="5715" b="5715"/>
                <wp:wrapNone/>
                <wp:docPr id="189" name="Oval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4315" cy="11239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53" o:spid="_x0000_s1026" style="position:absolute;margin-left:98.6pt;margin-top:10.8pt;width:118.45pt;height:88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"/>
            </w:pict>
          </mc:Fallback>
        </mc:AlternateContent>
      </w:r>
    </w:p>
    <w:p w:rsidR="00F73F7F" w:rsidRDefault="007C2C71" w:rsidP="00F73F7F">
      <w:pPr>
        <w:pStyle w:val="Akapitzlist"/>
      </w:pPr>
      <w:r>
        <w:rPr>
          <w:noProof/>
          <w:lang w:eastAsia="pl-PL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1947545</wp:posOffset>
            </wp:positionH>
            <wp:positionV relativeFrom="paragraph">
              <wp:posOffset>93345</wp:posOffset>
            </wp:positionV>
            <wp:extent cx="409575" cy="409575"/>
            <wp:effectExtent l="0" t="0" r="9525" b="9525"/>
            <wp:wrapNone/>
            <wp:docPr id="188" name="Obraz 66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1509395</wp:posOffset>
            </wp:positionH>
            <wp:positionV relativeFrom="paragraph">
              <wp:posOffset>131445</wp:posOffset>
            </wp:positionV>
            <wp:extent cx="409575" cy="409575"/>
            <wp:effectExtent l="0" t="0" r="9525" b="9525"/>
            <wp:wrapNone/>
            <wp:docPr id="187" name="Obraz 65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4062730</wp:posOffset>
                </wp:positionH>
                <wp:positionV relativeFrom="paragraph">
                  <wp:posOffset>93345</wp:posOffset>
                </wp:positionV>
                <wp:extent cx="2085340" cy="2019300"/>
                <wp:effectExtent l="5080" t="7620" r="5080" b="11430"/>
                <wp:wrapNone/>
                <wp:docPr id="186" name="Oval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85340" cy="20193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54" o:spid="_x0000_s1026" style="position:absolute;margin-left:319.9pt;margin-top:7.35pt;width:164.2pt;height:15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"/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16510</wp:posOffset>
                </wp:positionH>
                <wp:positionV relativeFrom="paragraph">
                  <wp:posOffset>245745</wp:posOffset>
                </wp:positionV>
                <wp:extent cx="1068705" cy="914400"/>
                <wp:effectExtent l="6985" t="7620" r="10160" b="11430"/>
                <wp:wrapNone/>
                <wp:docPr id="185" name="Oval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8705" cy="9144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52" o:spid="_x0000_s1026" style="position:absolute;margin-left:1.3pt;margin-top:19.35pt;width:84.15pt;height:1in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"/>
            </w:pict>
          </mc:Fallback>
        </mc:AlternateContent>
      </w:r>
    </w:p>
    <w:p w:rsidR="00F73F7F" w:rsidRDefault="007C2C71" w:rsidP="00F73F7F">
      <w:r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175895</wp:posOffset>
            </wp:positionH>
            <wp:positionV relativeFrom="paragraph">
              <wp:posOffset>36830</wp:posOffset>
            </wp:positionV>
            <wp:extent cx="409575" cy="409575"/>
            <wp:effectExtent l="0" t="0" r="9525" b="9525"/>
            <wp:wrapNone/>
            <wp:docPr id="184" name="Obraz 63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3F7F" w:rsidRDefault="007C2C71" w:rsidP="00F73F7F">
      <w:r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1804035</wp:posOffset>
            </wp:positionH>
            <wp:positionV relativeFrom="paragraph">
              <wp:posOffset>4445</wp:posOffset>
            </wp:positionV>
            <wp:extent cx="409575" cy="409575"/>
            <wp:effectExtent l="0" t="0" r="9525" b="9525"/>
            <wp:wrapNone/>
            <wp:docPr id="183" name="Obraz 67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479425</wp:posOffset>
            </wp:positionH>
            <wp:positionV relativeFrom="paragraph">
              <wp:posOffset>156845</wp:posOffset>
            </wp:positionV>
            <wp:extent cx="409575" cy="409575"/>
            <wp:effectExtent l="0" t="0" r="9525" b="9525"/>
            <wp:wrapNone/>
            <wp:docPr id="182" name="Obraz 64" descr="MC90043483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MC900434830[1]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1062355</wp:posOffset>
                </wp:positionH>
                <wp:positionV relativeFrom="paragraph">
                  <wp:posOffset>23495</wp:posOffset>
                </wp:positionV>
                <wp:extent cx="189865" cy="19050"/>
                <wp:effectExtent l="5080" t="61595" r="24130" b="33655"/>
                <wp:wrapNone/>
                <wp:docPr id="181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8986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8" o:spid="_x0000_s1026" type="#_x0000_t32" style="position:absolute;margin-left:83.65pt;margin-top:1.85pt;width:14.95pt;height:1.5pt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">
                <v:stroke endarrow="block"/>
              </v:shape>
            </w:pict>
          </mc:Fallback>
        </mc:AlternateContent>
      </w:r>
    </w:p>
    <w:p w:rsidR="00F73F7F" w:rsidRDefault="00F73F7F" w:rsidP="00F73F7F">
      <w:pPr>
        <w:jc w:val="center"/>
        <w:rPr>
          <w:b/>
        </w:rPr>
      </w:pPr>
    </w:p>
    <w:p w:rsidR="00F73F7F" w:rsidRDefault="007C2C71" w:rsidP="00F73F7F">
      <w:pPr>
        <w:jc w:val="center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2469515</wp:posOffset>
                </wp:positionH>
                <wp:positionV relativeFrom="paragraph">
                  <wp:posOffset>92710</wp:posOffset>
                </wp:positionV>
                <wp:extent cx="121285" cy="123825"/>
                <wp:effectExtent l="12065" t="6985" r="47625" b="50165"/>
                <wp:wrapNone/>
                <wp:docPr id="180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285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9" o:spid="_x0000_s1026" type="#_x0000_t32" style="position:absolute;margin-left:194.45pt;margin-top:7.3pt;width:9.55pt;height:9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2213610</wp:posOffset>
                </wp:positionH>
                <wp:positionV relativeFrom="paragraph">
                  <wp:posOffset>140335</wp:posOffset>
                </wp:positionV>
                <wp:extent cx="1619885" cy="1123950"/>
                <wp:effectExtent l="13335" t="6985" r="5080" b="12065"/>
                <wp:wrapNone/>
                <wp:docPr id="179" name="Oval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19885" cy="11239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56" o:spid="_x0000_s1026" style="position:absolute;margin-left:174.3pt;margin-top:11.05pt;width:127.55pt;height:88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"/>
            </w:pict>
          </mc:Fallback>
        </mc:AlternateContent>
      </w:r>
    </w:p>
    <w:p w:rsidR="00F73F7F" w:rsidRDefault="00F73F7F" w:rsidP="00F73F7F">
      <w:pPr>
        <w:jc w:val="center"/>
        <w:rPr>
          <w:b/>
        </w:rPr>
      </w:pPr>
    </w:p>
    <w:p w:rsidR="00F73F7F" w:rsidRDefault="00F73F7F" w:rsidP="00F73F7F">
      <w:pPr>
        <w:jc w:val="center"/>
        <w:rPr>
          <w:b/>
        </w:rPr>
      </w:pPr>
    </w:p>
    <w:p w:rsidR="00F73F7F" w:rsidRDefault="007C2C71" w:rsidP="00F73F7F">
      <w:pPr>
        <w:jc w:val="center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-69850</wp:posOffset>
                </wp:positionH>
                <wp:positionV relativeFrom="paragraph">
                  <wp:posOffset>119380</wp:posOffset>
                </wp:positionV>
                <wp:extent cx="2017395" cy="1352550"/>
                <wp:effectExtent l="6350" t="5080" r="5080" b="13970"/>
                <wp:wrapNone/>
                <wp:docPr id="178" name="Oval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17395" cy="13525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55" o:spid="_x0000_s1026" style="position:absolute;margin-left:-5.5pt;margin-top:9.4pt;width:158.85pt;height:106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"/>
            </w:pict>
          </mc:Fallback>
        </mc:AlternateContent>
      </w:r>
    </w:p>
    <w:p w:rsidR="00F73F7F" w:rsidRDefault="007C2C71" w:rsidP="00F73F7F">
      <w:pPr>
        <w:jc w:val="center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1890395</wp:posOffset>
                </wp:positionH>
                <wp:positionV relativeFrom="paragraph">
                  <wp:posOffset>39370</wp:posOffset>
                </wp:positionV>
                <wp:extent cx="323215" cy="266700"/>
                <wp:effectExtent l="42545" t="10795" r="5715" b="55880"/>
                <wp:wrapNone/>
                <wp:docPr id="177" name="Auto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23215" cy="2667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0" o:spid="_x0000_s1026" type="#_x0000_t32" style="position:absolute;margin-left:148.85pt;margin-top:3.1pt;width:25.45pt;height:21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">
                <v:stroke endarrow="block"/>
              </v:shape>
            </w:pict>
          </mc:Fallback>
        </mc:AlternateContent>
      </w:r>
    </w:p>
    <w:p w:rsidR="00F73F7F" w:rsidRDefault="00F73F7F" w:rsidP="00F73F7F">
      <w:pPr>
        <w:jc w:val="center"/>
        <w:rPr>
          <w:b/>
        </w:rPr>
      </w:pPr>
    </w:p>
    <w:p w:rsidR="00F73F7F" w:rsidRDefault="00F73F7F" w:rsidP="00F73F7F">
      <w:pPr>
        <w:jc w:val="center"/>
        <w:rPr>
          <w:b/>
        </w:rPr>
      </w:pPr>
    </w:p>
    <w:p w:rsidR="00F73F7F" w:rsidRDefault="007C2C71" w:rsidP="00F73F7F">
      <w:pPr>
        <w:jc w:val="center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4556760</wp:posOffset>
                </wp:positionH>
                <wp:positionV relativeFrom="paragraph">
                  <wp:posOffset>37465</wp:posOffset>
                </wp:positionV>
                <wp:extent cx="258445" cy="381000"/>
                <wp:effectExtent l="13335" t="46990" r="52070" b="10160"/>
                <wp:wrapNone/>
                <wp:docPr id="176" name="AutoShap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8445" cy="3810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2" o:spid="_x0000_s1026" type="#_x0000_t32" style="position:absolute;margin-left:358.8pt;margin-top:2.95pt;width:20.35pt;height:30pt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2139950</wp:posOffset>
                </wp:positionH>
                <wp:positionV relativeFrom="paragraph">
                  <wp:posOffset>123190</wp:posOffset>
                </wp:positionV>
                <wp:extent cx="2607945" cy="1238250"/>
                <wp:effectExtent l="6350" t="8890" r="5080" b="10160"/>
                <wp:wrapNone/>
                <wp:docPr id="175" name="Oval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7945" cy="12382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57" o:spid="_x0000_s1026" style="position:absolute;margin-left:168.5pt;margin-top:9.7pt;width:205.35pt;height:97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"/>
            </w:pict>
          </mc:Fallback>
        </mc:AlternateContent>
      </w:r>
    </w:p>
    <w:p w:rsidR="00F73F7F" w:rsidRDefault="00F73F7F" w:rsidP="00F73F7F">
      <w:pPr>
        <w:jc w:val="center"/>
        <w:rPr>
          <w:b/>
        </w:rPr>
      </w:pPr>
    </w:p>
    <w:p w:rsidR="00F73F7F" w:rsidRDefault="007C2C71" w:rsidP="00F73F7F">
      <w:pPr>
        <w:jc w:val="center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1804670</wp:posOffset>
                </wp:positionH>
                <wp:positionV relativeFrom="paragraph">
                  <wp:posOffset>67945</wp:posOffset>
                </wp:positionV>
                <wp:extent cx="335280" cy="180975"/>
                <wp:effectExtent l="13970" t="10795" r="41275" b="55880"/>
                <wp:wrapNone/>
                <wp:docPr id="174" name="AutoShap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5280" cy="1809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1" o:spid="_x0000_s1026" type="#_x0000_t32" style="position:absolute;margin-left:142.1pt;margin-top:5.35pt;width:26.4pt;height:14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">
                <v:stroke endarrow="block"/>
              </v:shape>
            </w:pict>
          </mc:Fallback>
        </mc:AlternateContent>
      </w:r>
    </w:p>
    <w:p w:rsidR="00F73F7F" w:rsidRDefault="00F73F7F" w:rsidP="00F73F7F">
      <w:pPr>
        <w:jc w:val="center"/>
        <w:rPr>
          <w:b/>
        </w:rPr>
      </w:pPr>
    </w:p>
    <w:p w:rsidR="00F73F7F" w:rsidRDefault="00F73F7F" w:rsidP="00F73F7F">
      <w:pPr>
        <w:jc w:val="center"/>
        <w:rPr>
          <w:b/>
        </w:rPr>
      </w:pPr>
    </w:p>
    <w:p w:rsidR="00F73F7F" w:rsidRDefault="00F73F7F" w:rsidP="00F73F7F">
      <w:pPr>
        <w:jc w:val="center"/>
        <w:rPr>
          <w:b/>
        </w:rPr>
      </w:pPr>
    </w:p>
    <w:p w:rsidR="00F73F7F" w:rsidRDefault="00F73F7F" w:rsidP="00F73F7F">
      <w:pPr>
        <w:jc w:val="center"/>
        <w:rPr>
          <w:b/>
        </w:rPr>
      </w:pPr>
    </w:p>
    <w:p w:rsidR="00F73F7F" w:rsidRDefault="00F73F7F" w:rsidP="00F73F7F">
      <w:pPr>
        <w:jc w:val="center"/>
        <w:rPr>
          <w:b/>
        </w:rPr>
      </w:pPr>
      <w:r>
        <w:rPr>
          <w:b/>
        </w:rPr>
        <w:lastRenderedPageBreak/>
        <w:t>Porównywanie zbiorów</w:t>
      </w:r>
    </w:p>
    <w:p w:rsidR="00F73F7F" w:rsidRDefault="00F73F7F" w:rsidP="00F73F7F">
      <w:pPr>
        <w:jc w:val="center"/>
        <w:rPr>
          <w:b/>
        </w:rPr>
      </w:pPr>
    </w:p>
    <w:p w:rsidR="00F73F7F" w:rsidRDefault="00F73F7F" w:rsidP="00F73F7F">
      <w:pPr>
        <w:rPr>
          <w:b/>
        </w:rPr>
      </w:pPr>
      <w:r>
        <w:rPr>
          <w:b/>
        </w:rPr>
        <w:t>Policz przyjaciół Ślimaczka i wpisz w kratki właściwe liczby. Zaznacz pętlą zbiór większy. Jeżeli potrafisz wstaw znaki „&lt;”, „&gt;”, „=”.</w:t>
      </w:r>
    </w:p>
    <w:p w:rsidR="00F73F7F" w:rsidRDefault="00F73F7F" w:rsidP="00F73F7F">
      <w:pPr>
        <w:rPr>
          <w:b/>
        </w:rPr>
      </w:pPr>
    </w:p>
    <w:tbl>
      <w:tblPr>
        <w:tblW w:w="10206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536"/>
        <w:gridCol w:w="1134"/>
        <w:gridCol w:w="4536"/>
      </w:tblGrid>
      <w:tr w:rsidR="00F73F7F" w:rsidTr="00F73F7F">
        <w:trPr>
          <w:trHeight w:hRule="exact" w:val="2268"/>
        </w:trPr>
        <w:tc>
          <w:tcPr>
            <w:tcW w:w="4536" w:type="dxa"/>
            <w:shd w:val="clear" w:color="auto" w:fill="auto"/>
          </w:tcPr>
          <w:p w:rsidR="00F73F7F" w:rsidRDefault="007C2C71" w:rsidP="00F73F7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71525" cy="419100"/>
                  <wp:effectExtent l="0" t="0" r="9525" b="0"/>
                  <wp:docPr id="138" name="Obraz 138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771525" cy="419100"/>
                  <wp:effectExtent l="0" t="0" r="9525" b="0"/>
                  <wp:docPr id="139" name="Obraz 139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Default="007C2C71" w:rsidP="00F73F7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71525" cy="419100"/>
                  <wp:effectExtent l="0" t="0" r="9525" b="0"/>
                  <wp:docPr id="140" name="Obraz 140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Default="007C2C71" w:rsidP="00F73F7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71525" cy="419100"/>
                  <wp:effectExtent l="0" t="0" r="9525" b="0"/>
                  <wp:docPr id="141" name="Obraz 141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771525" cy="419100"/>
                  <wp:effectExtent l="0" t="0" r="9525" b="0"/>
                  <wp:docPr id="142" name="Obraz 142" descr="MC900326474[2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 descr="MC900326474[2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4" w:space="0" w:color="FFFFFF"/>
            </w:tcBorders>
            <w:shd w:val="clear" w:color="auto" w:fill="auto"/>
          </w:tcPr>
          <w:p w:rsidR="00F73F7F" w:rsidRDefault="00F73F7F" w:rsidP="00F73F7F">
            <w:pPr>
              <w:jc w:val="center"/>
            </w:pPr>
          </w:p>
        </w:tc>
        <w:tc>
          <w:tcPr>
            <w:tcW w:w="4536" w:type="dxa"/>
            <w:shd w:val="clear" w:color="auto" w:fill="auto"/>
          </w:tcPr>
          <w:p w:rsidR="00F73F7F" w:rsidRDefault="007C2C71" w:rsidP="00F73F7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23875" cy="561975"/>
                  <wp:effectExtent l="0" t="0" r="9525" b="9525"/>
                  <wp:docPr id="143" name="Obraz 143" descr="MC90015120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 descr="MC90015120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Default="007C2C71" w:rsidP="00F73F7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23875" cy="561975"/>
                  <wp:effectExtent l="0" t="0" r="9525" b="9525"/>
                  <wp:docPr id="144" name="Obraz 144" descr="MC90015120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 descr="MC90015120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73F7F">
              <w:t xml:space="preserve">       </w:t>
            </w:r>
            <w:r>
              <w:rPr>
                <w:noProof/>
              </w:rPr>
              <w:drawing>
                <wp:inline distT="0" distB="0" distL="0" distR="0">
                  <wp:extent cx="523875" cy="561975"/>
                  <wp:effectExtent l="0" t="0" r="9525" b="9525"/>
                  <wp:docPr id="145" name="Obraz 145" descr="MC90015120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 descr="MC90015120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3F7F" w:rsidTr="00F73F7F">
        <w:trPr>
          <w:trHeight w:hRule="exact" w:val="1304"/>
        </w:trPr>
        <w:tc>
          <w:tcPr>
            <w:tcW w:w="4536" w:type="dxa"/>
            <w:shd w:val="clear" w:color="auto" w:fill="auto"/>
          </w:tcPr>
          <w:p w:rsidR="00F73F7F" w:rsidRDefault="007C2C71" w:rsidP="00F73F7F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676275" cy="628650"/>
                  <wp:effectExtent l="0" t="0" r="9525" b="0"/>
                  <wp:docPr id="146" name="Obraz 146" descr="duo-tablica-do-pisania-w_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 descr="duo-tablica-do-pisania-w_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294" t="50664" r="54265" b="347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</w:tcPr>
          <w:p w:rsidR="00F73F7F" w:rsidRDefault="00F73F7F" w:rsidP="00F73F7F">
            <w:pPr>
              <w:jc w:val="center"/>
            </w:pPr>
          </w:p>
        </w:tc>
        <w:tc>
          <w:tcPr>
            <w:tcW w:w="4536" w:type="dxa"/>
            <w:shd w:val="clear" w:color="auto" w:fill="auto"/>
          </w:tcPr>
          <w:p w:rsidR="00F73F7F" w:rsidRDefault="007C2C71" w:rsidP="00F73F7F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676275" cy="628650"/>
                  <wp:effectExtent l="0" t="0" r="9525" b="0"/>
                  <wp:docPr id="147" name="Obraz 147" descr="duo-tablica-do-pisania-w_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 descr="duo-tablica-do-pisania-w_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294" t="50664" r="54265" b="347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3F7F" w:rsidRDefault="00F73F7F" w:rsidP="00F73F7F">
      <w:pPr>
        <w:rPr>
          <w:b/>
        </w:rPr>
      </w:pPr>
    </w:p>
    <w:p w:rsidR="00F73F7F" w:rsidRDefault="00F73F7F" w:rsidP="00F73F7F">
      <w:pPr>
        <w:rPr>
          <w:b/>
        </w:rPr>
      </w:pPr>
    </w:p>
    <w:tbl>
      <w:tblPr>
        <w:tblW w:w="10206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536"/>
        <w:gridCol w:w="1134"/>
        <w:gridCol w:w="4536"/>
      </w:tblGrid>
      <w:tr w:rsidR="00F73F7F" w:rsidTr="00F73F7F">
        <w:trPr>
          <w:trHeight w:hRule="exact" w:val="2268"/>
        </w:trPr>
        <w:tc>
          <w:tcPr>
            <w:tcW w:w="4536" w:type="dxa"/>
            <w:shd w:val="clear" w:color="auto" w:fill="auto"/>
          </w:tcPr>
          <w:p w:rsidR="00F73F7F" w:rsidRDefault="007C2C71" w:rsidP="00F73F7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52450" cy="504825"/>
                  <wp:effectExtent l="0" t="0" r="0" b="9525"/>
                  <wp:docPr id="148" name="Obraz 148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73F7F"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552450" cy="504825"/>
                  <wp:effectExtent l="0" t="0" r="0" b="9525"/>
                  <wp:docPr id="149" name="Obraz 149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73F7F"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552450" cy="504825"/>
                  <wp:effectExtent l="0" t="0" r="0" b="9525"/>
                  <wp:docPr id="150" name="Obraz 150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Default="007C2C71" w:rsidP="00F73F7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52450" cy="504825"/>
                  <wp:effectExtent l="0" t="0" r="0" b="9525"/>
                  <wp:docPr id="151" name="Obraz 151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552450" cy="504825"/>
                  <wp:effectExtent l="0" t="0" r="0" b="9525"/>
                  <wp:docPr id="152" name="Obraz 152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Default="007C2C71" w:rsidP="00F73F7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52450" cy="504825"/>
                  <wp:effectExtent l="0" t="0" r="0" b="9525"/>
                  <wp:docPr id="153" name="Obraz 153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552450" cy="504825"/>
                  <wp:effectExtent l="0" t="0" r="0" b="9525"/>
                  <wp:docPr id="154" name="Obraz 154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552450" cy="504825"/>
                  <wp:effectExtent l="0" t="0" r="0" b="9525"/>
                  <wp:docPr id="155" name="Obraz 155" descr="MC900346895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 descr="MC900346895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4" w:space="0" w:color="FFFFFF"/>
            </w:tcBorders>
            <w:shd w:val="clear" w:color="auto" w:fill="auto"/>
          </w:tcPr>
          <w:p w:rsidR="00F73F7F" w:rsidRDefault="00F73F7F" w:rsidP="00F73F7F">
            <w:pPr>
              <w:jc w:val="center"/>
            </w:pPr>
          </w:p>
        </w:tc>
        <w:tc>
          <w:tcPr>
            <w:tcW w:w="4536" w:type="dxa"/>
            <w:shd w:val="clear" w:color="auto" w:fill="auto"/>
          </w:tcPr>
          <w:p w:rsidR="00F73F7F" w:rsidRDefault="00F73F7F" w:rsidP="00F73F7F">
            <w:r>
              <w:t xml:space="preserve">                          </w:t>
            </w:r>
            <w:r w:rsidR="007C2C71">
              <w:rPr>
                <w:noProof/>
              </w:rPr>
              <w:drawing>
                <wp:inline distT="0" distB="0" distL="0" distR="0">
                  <wp:extent cx="704850" cy="733425"/>
                  <wp:effectExtent l="0" t="0" r="0" b="9525"/>
                  <wp:docPr id="156" name="Obraz 156" descr="MC90035207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 descr="MC90035207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   </w:t>
            </w:r>
          </w:p>
          <w:p w:rsidR="00F73F7F" w:rsidRDefault="00F73F7F" w:rsidP="00F73F7F">
            <w:pPr>
              <w:jc w:val="center"/>
            </w:pPr>
            <w:r>
              <w:t xml:space="preserve">                           </w:t>
            </w:r>
            <w:r w:rsidR="007C2C71">
              <w:rPr>
                <w:noProof/>
              </w:rPr>
              <w:drawing>
                <wp:inline distT="0" distB="0" distL="0" distR="0">
                  <wp:extent cx="704850" cy="733425"/>
                  <wp:effectExtent l="0" t="0" r="0" b="9525"/>
                  <wp:docPr id="157" name="Obraz 157" descr="MC90035207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 descr="MC90035207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3F7F" w:rsidTr="00F73F7F">
        <w:trPr>
          <w:trHeight w:hRule="exact" w:val="1304"/>
        </w:trPr>
        <w:tc>
          <w:tcPr>
            <w:tcW w:w="4536" w:type="dxa"/>
            <w:shd w:val="clear" w:color="auto" w:fill="auto"/>
          </w:tcPr>
          <w:p w:rsidR="00F73F7F" w:rsidRDefault="007C2C71" w:rsidP="00F73F7F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676275" cy="628650"/>
                  <wp:effectExtent l="0" t="0" r="9525" b="0"/>
                  <wp:docPr id="158" name="Obraz 158" descr="duo-tablica-do-pisania-w_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 descr="duo-tablica-do-pisania-w_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294" t="50664" r="54265" b="347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</w:tcPr>
          <w:p w:rsidR="00F73F7F" w:rsidRDefault="00F73F7F" w:rsidP="00F73F7F">
            <w:pPr>
              <w:jc w:val="center"/>
            </w:pPr>
          </w:p>
        </w:tc>
        <w:tc>
          <w:tcPr>
            <w:tcW w:w="4536" w:type="dxa"/>
            <w:shd w:val="clear" w:color="auto" w:fill="auto"/>
          </w:tcPr>
          <w:p w:rsidR="00F73F7F" w:rsidRDefault="007C2C71" w:rsidP="00F73F7F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676275" cy="628650"/>
                  <wp:effectExtent l="0" t="0" r="9525" b="0"/>
                  <wp:docPr id="159" name="Obraz 159" descr="duo-tablica-do-pisania-w_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 descr="duo-tablica-do-pisania-w_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294" t="50664" r="54265" b="347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3F7F" w:rsidRDefault="00F73F7F" w:rsidP="00F73F7F">
      <w:pPr>
        <w:jc w:val="center"/>
        <w:rPr>
          <w:b/>
        </w:rPr>
      </w:pPr>
    </w:p>
    <w:tbl>
      <w:tblPr>
        <w:tblW w:w="10206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536"/>
        <w:gridCol w:w="1134"/>
        <w:gridCol w:w="4536"/>
      </w:tblGrid>
      <w:tr w:rsidR="00F73F7F" w:rsidTr="00F73F7F">
        <w:trPr>
          <w:trHeight w:hRule="exact" w:val="2268"/>
        </w:trPr>
        <w:tc>
          <w:tcPr>
            <w:tcW w:w="4536" w:type="dxa"/>
            <w:shd w:val="clear" w:color="auto" w:fill="auto"/>
          </w:tcPr>
          <w:p w:rsidR="00F73F7F" w:rsidRDefault="007C2C71" w:rsidP="00F73F7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23875" cy="295275"/>
                  <wp:effectExtent l="0" t="0" r="9525" b="9525"/>
                  <wp:docPr id="160" name="Obraz 160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73F7F">
              <w:t xml:space="preserve">        </w:t>
            </w:r>
            <w:r>
              <w:rPr>
                <w:noProof/>
              </w:rPr>
              <w:drawing>
                <wp:inline distT="0" distB="0" distL="0" distR="0">
                  <wp:extent cx="523875" cy="295275"/>
                  <wp:effectExtent l="0" t="0" r="9525" b="9525"/>
                  <wp:docPr id="161" name="Obraz 161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Default="007C2C71" w:rsidP="00F73F7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23875" cy="295275"/>
                  <wp:effectExtent l="0" t="0" r="9525" b="9525"/>
                  <wp:docPr id="162" name="Obraz 162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73F7F">
              <w:t xml:space="preserve">     </w:t>
            </w:r>
            <w:r>
              <w:rPr>
                <w:noProof/>
              </w:rPr>
              <w:drawing>
                <wp:inline distT="0" distB="0" distL="0" distR="0">
                  <wp:extent cx="523875" cy="295275"/>
                  <wp:effectExtent l="0" t="0" r="9525" b="9525"/>
                  <wp:docPr id="163" name="Obraz 163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73F7F">
              <w:t xml:space="preserve">  </w:t>
            </w:r>
            <w:r>
              <w:rPr>
                <w:noProof/>
              </w:rPr>
              <w:drawing>
                <wp:inline distT="0" distB="0" distL="0" distR="0">
                  <wp:extent cx="523875" cy="295275"/>
                  <wp:effectExtent l="0" t="0" r="9525" b="9525"/>
                  <wp:docPr id="164" name="Obraz 164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Default="00F73F7F" w:rsidP="00F73F7F">
            <w:pPr>
              <w:jc w:val="center"/>
            </w:pPr>
            <w:r>
              <w:t xml:space="preserve">   </w:t>
            </w:r>
            <w:r w:rsidR="007C2C71">
              <w:rPr>
                <w:noProof/>
              </w:rPr>
              <w:drawing>
                <wp:inline distT="0" distB="0" distL="0" distR="0">
                  <wp:extent cx="523875" cy="295275"/>
                  <wp:effectExtent l="0" t="0" r="9525" b="9525"/>
                  <wp:docPr id="165" name="Obraz 165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Default="007C2C71" w:rsidP="00F73F7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23875" cy="295275"/>
                  <wp:effectExtent l="0" t="0" r="9525" b="9525"/>
                  <wp:docPr id="166" name="Obraz 166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73F7F">
              <w:t xml:space="preserve">   </w:t>
            </w:r>
            <w:r>
              <w:rPr>
                <w:noProof/>
              </w:rPr>
              <w:drawing>
                <wp:inline distT="0" distB="0" distL="0" distR="0">
                  <wp:extent cx="523875" cy="295275"/>
                  <wp:effectExtent l="0" t="0" r="9525" b="9525"/>
                  <wp:docPr id="167" name="Obraz 167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73F7F">
              <w:t xml:space="preserve">  </w:t>
            </w:r>
            <w:r>
              <w:rPr>
                <w:noProof/>
              </w:rPr>
              <w:drawing>
                <wp:inline distT="0" distB="0" distL="0" distR="0">
                  <wp:extent cx="523875" cy="295275"/>
                  <wp:effectExtent l="0" t="0" r="9525" b="9525"/>
                  <wp:docPr id="168" name="Obraz 168" descr="MC900346891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 descr="MC90034689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4" w:space="0" w:color="FFFFFF"/>
            </w:tcBorders>
            <w:shd w:val="clear" w:color="auto" w:fill="auto"/>
          </w:tcPr>
          <w:p w:rsidR="00F73F7F" w:rsidRDefault="00F73F7F" w:rsidP="00F73F7F">
            <w:pPr>
              <w:jc w:val="center"/>
            </w:pPr>
          </w:p>
        </w:tc>
        <w:tc>
          <w:tcPr>
            <w:tcW w:w="4536" w:type="dxa"/>
            <w:shd w:val="clear" w:color="auto" w:fill="auto"/>
          </w:tcPr>
          <w:p w:rsidR="00F73F7F" w:rsidRDefault="007C2C71" w:rsidP="00F73F7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47725" cy="714375"/>
                  <wp:effectExtent l="0" t="0" r="9525" b="9525"/>
                  <wp:docPr id="169" name="Obraz 169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73F7F"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847725" cy="714375"/>
                  <wp:effectExtent l="0" t="0" r="9525" b="9525"/>
                  <wp:docPr id="170" name="Obraz 170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3F7F" w:rsidRDefault="007C2C71" w:rsidP="00F73F7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47725" cy="714375"/>
                  <wp:effectExtent l="0" t="0" r="9525" b="9525"/>
                  <wp:docPr id="171" name="Obraz 171" descr="MC900391446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 descr="MC900391446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3F7F" w:rsidTr="00F73F7F">
        <w:trPr>
          <w:trHeight w:hRule="exact" w:val="1304"/>
        </w:trPr>
        <w:tc>
          <w:tcPr>
            <w:tcW w:w="4536" w:type="dxa"/>
            <w:shd w:val="clear" w:color="auto" w:fill="auto"/>
          </w:tcPr>
          <w:p w:rsidR="00F73F7F" w:rsidRDefault="007C2C71" w:rsidP="00F73F7F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676275" cy="628650"/>
                  <wp:effectExtent l="0" t="0" r="9525" b="0"/>
                  <wp:docPr id="172" name="Obraz 172" descr="duo-tablica-do-pisania-w_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 descr="duo-tablica-do-pisania-w_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294" t="50664" r="54265" b="347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</w:tcPr>
          <w:p w:rsidR="00F73F7F" w:rsidRDefault="00F73F7F" w:rsidP="00F73F7F">
            <w:pPr>
              <w:jc w:val="center"/>
            </w:pPr>
          </w:p>
        </w:tc>
        <w:tc>
          <w:tcPr>
            <w:tcW w:w="4536" w:type="dxa"/>
            <w:shd w:val="clear" w:color="auto" w:fill="auto"/>
          </w:tcPr>
          <w:p w:rsidR="00F73F7F" w:rsidRDefault="007C2C71" w:rsidP="00F73F7F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676275" cy="628650"/>
                  <wp:effectExtent l="0" t="0" r="9525" b="0"/>
                  <wp:docPr id="173" name="Obraz 173" descr="duo-tablica-do-pisania-w_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 descr="duo-tablica-do-pisania-w_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294" t="50664" r="54265" b="347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3F7F" w:rsidRDefault="00F73F7F" w:rsidP="00F73F7F">
      <w:pPr>
        <w:jc w:val="center"/>
        <w:rPr>
          <w:b/>
        </w:rPr>
      </w:pPr>
    </w:p>
    <w:p w:rsidR="00F73F7F" w:rsidRDefault="00F73F7F" w:rsidP="00F73F7F">
      <w:pPr>
        <w:jc w:val="center"/>
        <w:rPr>
          <w:b/>
        </w:rPr>
      </w:pPr>
    </w:p>
    <w:p w:rsidR="00AF568C" w:rsidRPr="00F73F7F" w:rsidRDefault="00AF568C" w:rsidP="00F73F7F"/>
    <w:sectPr w:rsidR="00AF568C" w:rsidRPr="00F73F7F">
      <w:footerReference w:type="defaul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57AD" w:rsidRDefault="001757AD">
      <w:r>
        <w:separator/>
      </w:r>
    </w:p>
  </w:endnote>
  <w:endnote w:type="continuationSeparator" w:id="0">
    <w:p w:rsidR="001757AD" w:rsidRDefault="001757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8396449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AA0201" w:rsidRDefault="00AA0201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A6B3E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:rsidR="00AA0201" w:rsidRDefault="00AA020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57AD" w:rsidRDefault="001757AD">
      <w:r>
        <w:separator/>
      </w:r>
    </w:p>
  </w:footnote>
  <w:footnote w:type="continuationSeparator" w:id="0">
    <w:p w:rsidR="001757AD" w:rsidRDefault="001757A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3D0E2D"/>
    <w:multiLevelType w:val="hybridMultilevel"/>
    <w:tmpl w:val="2A52FC0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BA05792"/>
    <w:multiLevelType w:val="hybridMultilevel"/>
    <w:tmpl w:val="6A3054B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5D866D9"/>
    <w:multiLevelType w:val="hybridMultilevel"/>
    <w:tmpl w:val="DEAAD70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63D6E86"/>
    <w:multiLevelType w:val="hybridMultilevel"/>
    <w:tmpl w:val="1DD4D42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395768"/>
    <w:multiLevelType w:val="hybridMultilevel"/>
    <w:tmpl w:val="1A302C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EF50125"/>
    <w:multiLevelType w:val="hybridMultilevel"/>
    <w:tmpl w:val="BE8EF570"/>
    <w:lvl w:ilvl="0" w:tplc="B9C2FB84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6F777718"/>
    <w:multiLevelType w:val="hybridMultilevel"/>
    <w:tmpl w:val="F9F615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3B94B5D"/>
    <w:multiLevelType w:val="hybridMultilevel"/>
    <w:tmpl w:val="93F0D208"/>
    <w:lvl w:ilvl="0" w:tplc="346C8DB8">
      <w:start w:val="8"/>
      <w:numFmt w:val="bullet"/>
      <w:lvlText w:val=""/>
      <w:lvlJc w:val="left"/>
      <w:pPr>
        <w:ind w:left="502" w:hanging="360"/>
      </w:pPr>
      <w:rPr>
        <w:rFonts w:ascii="Symbol" w:eastAsia="Times New Roman" w:hAnsi="Symbol" w:cs="Times New Roman" w:hint="default"/>
        <w:b w:val="0"/>
        <w:sz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91D0DEE"/>
    <w:multiLevelType w:val="hybridMultilevel"/>
    <w:tmpl w:val="0A8CF30C"/>
    <w:lvl w:ilvl="0" w:tplc="346C8DB8">
      <w:start w:val="8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b w:val="0"/>
        <w:sz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FB0605A"/>
    <w:multiLevelType w:val="hybridMultilevel"/>
    <w:tmpl w:val="D79C2E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3"/>
  </w:num>
  <w:num w:numId="3">
    <w:abstractNumId w:val="4"/>
  </w:num>
  <w:num w:numId="4">
    <w:abstractNumId w:val="2"/>
  </w:num>
  <w:num w:numId="5">
    <w:abstractNumId w:val="0"/>
  </w:num>
  <w:num w:numId="6">
    <w:abstractNumId w:val="6"/>
  </w:num>
  <w:num w:numId="7">
    <w:abstractNumId w:val="1"/>
  </w:num>
  <w:num w:numId="8">
    <w:abstractNumId w:val="8"/>
  </w:num>
  <w:num w:numId="9">
    <w:abstractNumId w:val="9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2C71"/>
    <w:rsid w:val="001757AD"/>
    <w:rsid w:val="006261F3"/>
    <w:rsid w:val="006A14ED"/>
    <w:rsid w:val="007C2C71"/>
    <w:rsid w:val="007D7F8A"/>
    <w:rsid w:val="008A6B3E"/>
    <w:rsid w:val="009C72B6"/>
    <w:rsid w:val="00AA0201"/>
    <w:rsid w:val="00AF568C"/>
    <w:rsid w:val="00F73F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C72B6"/>
    <w:rPr>
      <w:rFonts w:ascii="Times New Roman" w:eastAsia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C72B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C72B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C72B6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AA020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A0201"/>
    <w:rPr>
      <w:rFonts w:ascii="Times New Roman" w:eastAsia="Times New Roman" w:hAnsi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AA020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A0201"/>
    <w:rPr>
      <w:rFonts w:ascii="Times New Roman" w:eastAsia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C72B6"/>
    <w:rPr>
      <w:rFonts w:ascii="Times New Roman" w:eastAsia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C72B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C72B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C72B6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AA020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A0201"/>
    <w:rPr>
      <w:rFonts w:ascii="Times New Roman" w:eastAsia="Times New Roman" w:hAnsi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AA020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A0201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28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wmf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wmf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8.wmf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wmf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wmf"/><Relationship Id="rId23" Type="http://schemas.openxmlformats.org/officeDocument/2006/relationships/image" Target="media/image15.jpe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package" Target="embeddings/Microsoft_PowerPoint_Presentation1.pptx"/><Relationship Id="rId14" Type="http://schemas.openxmlformats.org/officeDocument/2006/relationships/image" Target="media/image6.wmf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F:\I.T\I.T.%20KL%20I\Edukacja%20matematyczna\I.T.KL%20I%20CZEKUR&#321;AN%201-10\Edukacja%20matematyczna\2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2</Template>
  <TotalTime>18</TotalTime>
  <Pages>1</Pages>
  <Words>709</Words>
  <Characters>4257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Ślimaczek</cp:lastModifiedBy>
  <cp:revision>7</cp:revision>
  <dcterms:created xsi:type="dcterms:W3CDTF">2014-10-18T16:01:00Z</dcterms:created>
  <dcterms:modified xsi:type="dcterms:W3CDTF">2015-11-15T22:00:00Z</dcterms:modified>
</cp:coreProperties>
</file>